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FB004" w14:textId="4E402D04" w:rsidR="00471A02" w:rsidRDefault="00471A02" w:rsidP="00471A02">
      <w:pPr>
        <w:rPr>
          <w:rFonts w:ascii="Arial" w:hAnsi="Arial" w:cs="Arial"/>
          <w:sz w:val="18"/>
          <w:szCs w:val="18"/>
          <w:lang w:val="uk-UA"/>
        </w:rPr>
      </w:pPr>
    </w:p>
    <w:p w14:paraId="18F79CC8" w14:textId="72BD98CB" w:rsidR="00E02C30" w:rsidRDefault="008E72F5" w:rsidP="008E72F5">
      <w:pPr>
        <w:tabs>
          <w:tab w:val="center" w:pos="4677"/>
          <w:tab w:val="right" w:pos="9780"/>
        </w:tabs>
        <w:ind w:left="142"/>
        <w:rPr>
          <w:rFonts w:ascii="Arial" w:hAnsi="Arial" w:cs="Arial"/>
          <w:b/>
          <w:sz w:val="20"/>
          <w:szCs w:val="20"/>
          <w:lang w:val="uk-UA" w:eastAsia="en-US"/>
        </w:rPr>
      </w:pPr>
      <w:r w:rsidRPr="009E135F">
        <w:rPr>
          <w:rFonts w:ascii="Arial" w:hAnsi="Arial" w:cs="Arial"/>
          <w:b/>
          <w:sz w:val="20"/>
          <w:szCs w:val="20"/>
          <w:lang w:val="uk-UA" w:eastAsia="en-US"/>
        </w:rPr>
        <w:t>П</w:t>
      </w:r>
      <w:r w:rsidR="0082008A">
        <w:rPr>
          <w:rFonts w:ascii="Arial" w:hAnsi="Arial" w:cs="Arial"/>
          <w:b/>
          <w:sz w:val="20"/>
          <w:szCs w:val="20"/>
          <w:lang w:val="uk-UA" w:eastAsia="en-US"/>
        </w:rPr>
        <w:t>РО</w:t>
      </w:r>
      <w:r w:rsidR="007E2718">
        <w:rPr>
          <w:rFonts w:ascii="Arial" w:hAnsi="Arial" w:cs="Arial"/>
          <w:b/>
          <w:sz w:val="20"/>
          <w:szCs w:val="20"/>
          <w:lang w:val="uk-UA" w:eastAsia="en-US"/>
        </w:rPr>
        <w:t xml:space="preserve"> (Пропозиція робити оферти) №</w:t>
      </w:r>
      <w:r w:rsidR="003804C4">
        <w:rPr>
          <w:rFonts w:ascii="Arial" w:hAnsi="Arial" w:cs="Arial"/>
          <w:b/>
          <w:sz w:val="20"/>
          <w:szCs w:val="20"/>
          <w:lang w:val="uk-UA" w:eastAsia="en-US"/>
        </w:rPr>
        <w:t>630</w:t>
      </w:r>
      <w:r w:rsidR="003B0B92">
        <w:rPr>
          <w:rFonts w:ascii="Arial" w:hAnsi="Arial" w:cs="Arial"/>
          <w:b/>
          <w:sz w:val="20"/>
          <w:szCs w:val="20"/>
          <w:lang w:val="uk-UA" w:eastAsia="en-US"/>
        </w:rPr>
        <w:t xml:space="preserve"> </w:t>
      </w:r>
      <w:r w:rsidR="00C7201D" w:rsidRPr="00C7201D">
        <w:rPr>
          <w:rFonts w:ascii="Arial" w:hAnsi="Arial" w:cs="Arial"/>
          <w:b/>
          <w:color w:val="FF0000"/>
          <w:sz w:val="20"/>
          <w:szCs w:val="20"/>
          <w:lang w:val="uk-UA" w:eastAsia="en-US"/>
        </w:rPr>
        <w:t>(ТОРГИ СТРОГО в СИСТЕМА АРИБА</w:t>
      </w:r>
      <w:r w:rsidR="00C7201D" w:rsidRPr="00103436">
        <w:rPr>
          <w:rFonts w:ascii="Arial" w:hAnsi="Arial" w:cs="Arial"/>
          <w:b/>
          <w:color w:val="FF0000"/>
          <w:sz w:val="20"/>
          <w:szCs w:val="20"/>
          <w:lang w:val="uk-UA" w:eastAsia="en-US"/>
        </w:rPr>
        <w:t>)</w:t>
      </w:r>
    </w:p>
    <w:p w14:paraId="3C7566CE" w14:textId="046BD5D3" w:rsidR="008E72F5" w:rsidRPr="009E135F" w:rsidRDefault="008E72F5" w:rsidP="00103436">
      <w:pPr>
        <w:tabs>
          <w:tab w:val="center" w:pos="4677"/>
          <w:tab w:val="right" w:pos="9780"/>
        </w:tabs>
        <w:ind w:left="142"/>
        <w:jc w:val="right"/>
        <w:rPr>
          <w:rFonts w:ascii="Arial" w:hAnsi="Arial" w:cs="Arial"/>
          <w:sz w:val="20"/>
          <w:szCs w:val="20"/>
          <w:lang w:val="uk-UA" w:eastAsia="en-US"/>
        </w:rPr>
      </w:pPr>
      <w:r w:rsidRPr="009E135F">
        <w:rPr>
          <w:rFonts w:ascii="Arial" w:hAnsi="Arial" w:cs="Arial"/>
          <w:b/>
          <w:sz w:val="20"/>
          <w:szCs w:val="20"/>
          <w:lang w:val="uk-UA" w:eastAsia="en-US"/>
        </w:rPr>
        <w:tab/>
      </w:r>
      <w:r w:rsidRPr="009E135F">
        <w:rPr>
          <w:rFonts w:ascii="Arial" w:hAnsi="Arial" w:cs="Arial"/>
          <w:b/>
          <w:sz w:val="20"/>
          <w:szCs w:val="20"/>
          <w:lang w:val="uk-UA" w:eastAsia="en-US"/>
        </w:rPr>
        <w:tab/>
        <w:t xml:space="preserve">   </w:t>
      </w:r>
      <w:r w:rsidR="00C7201D">
        <w:rPr>
          <w:rFonts w:ascii="Arial" w:hAnsi="Arial" w:cs="Arial"/>
          <w:b/>
          <w:sz w:val="20"/>
          <w:szCs w:val="20"/>
          <w:lang w:val="uk-UA" w:eastAsia="en-US"/>
        </w:rPr>
        <w:t xml:space="preserve">                                                                                                                                      </w:t>
      </w:r>
      <w:r w:rsidRPr="009E135F">
        <w:rPr>
          <w:rFonts w:ascii="Arial" w:hAnsi="Arial" w:cs="Arial"/>
          <w:b/>
          <w:sz w:val="20"/>
          <w:szCs w:val="20"/>
          <w:lang w:val="uk-UA" w:eastAsia="en-US"/>
        </w:rPr>
        <w:t>Дата</w:t>
      </w:r>
      <w:r w:rsidRPr="009E135F">
        <w:rPr>
          <w:rFonts w:ascii="Arial" w:hAnsi="Arial" w:cs="Arial"/>
          <w:sz w:val="20"/>
          <w:szCs w:val="20"/>
          <w:lang w:val="uk-UA" w:eastAsia="en-US"/>
        </w:rPr>
        <w:t xml:space="preserve"> </w:t>
      </w:r>
      <w:r w:rsidR="003804C4">
        <w:rPr>
          <w:rFonts w:ascii="Arial" w:hAnsi="Arial" w:cs="Arial"/>
          <w:sz w:val="20"/>
          <w:szCs w:val="20"/>
          <w:lang w:val="uk-UA" w:eastAsia="en-US"/>
        </w:rPr>
        <w:t>21</w:t>
      </w:r>
      <w:r w:rsidR="001948BF">
        <w:rPr>
          <w:rFonts w:ascii="Arial" w:hAnsi="Arial" w:cs="Arial"/>
          <w:sz w:val="20"/>
          <w:szCs w:val="20"/>
          <w:lang w:val="uk-UA" w:eastAsia="en-US"/>
        </w:rPr>
        <w:t>.07.2026</w:t>
      </w:r>
    </w:p>
    <w:p w14:paraId="7EF5C240" w14:textId="77777777" w:rsidR="008E72F5" w:rsidRPr="009E135F" w:rsidRDefault="008E72F5" w:rsidP="008E72F5">
      <w:pPr>
        <w:ind w:left="142"/>
        <w:jc w:val="both"/>
        <w:rPr>
          <w:rFonts w:ascii="Arial" w:hAnsi="Arial" w:cs="Arial"/>
          <w:sz w:val="20"/>
          <w:szCs w:val="20"/>
          <w:lang w:val="uk-UA"/>
        </w:rPr>
      </w:pPr>
    </w:p>
    <w:p w14:paraId="352A1427" w14:textId="77777777" w:rsidR="008E72F5" w:rsidRPr="009E135F" w:rsidRDefault="008E72F5" w:rsidP="008E72F5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9E135F">
        <w:rPr>
          <w:rFonts w:ascii="Arial" w:hAnsi="Arial" w:cs="Arial"/>
          <w:sz w:val="20"/>
          <w:szCs w:val="20"/>
          <w:lang w:val="uk-UA"/>
        </w:rPr>
        <w:t>Шановні панове!</w:t>
      </w:r>
    </w:p>
    <w:p w14:paraId="2A53DC3C" w14:textId="5A176C90" w:rsidR="008E72F5" w:rsidRPr="009E135F" w:rsidRDefault="009815B4" w:rsidP="008E72F5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     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Повідомляємо, що </w:t>
      </w:r>
      <w:r w:rsidR="00FE3AF2" w:rsidRPr="00DA4934">
        <w:rPr>
          <w:rFonts w:ascii="Arial" w:hAnsi="Arial" w:cs="Arial"/>
          <w:sz w:val="22"/>
          <w:szCs w:val="18"/>
          <w:lang w:val="uk-UA"/>
        </w:rPr>
        <w:t xml:space="preserve">ПрАТ </w:t>
      </w:r>
      <w:r w:rsidR="00611D0E">
        <w:rPr>
          <w:rFonts w:ascii="Arial" w:hAnsi="Arial" w:cs="Arial"/>
          <w:sz w:val="22"/>
          <w:szCs w:val="18"/>
          <w:lang w:val="uk-UA"/>
        </w:rPr>
        <w:t>КАМЕТ-СТАЛЬ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 планує закупівлю в </w:t>
      </w:r>
      <w:r w:rsidR="00FF433F">
        <w:rPr>
          <w:rFonts w:ascii="Arial" w:hAnsi="Arial" w:cs="Arial"/>
          <w:sz w:val="20"/>
          <w:szCs w:val="20"/>
          <w:lang w:val="uk-UA"/>
        </w:rPr>
        <w:t>202</w:t>
      </w:r>
      <w:r w:rsidR="003F5A06">
        <w:rPr>
          <w:rFonts w:ascii="Arial" w:hAnsi="Arial" w:cs="Arial"/>
          <w:sz w:val="20"/>
          <w:szCs w:val="20"/>
          <w:lang w:val="uk-UA"/>
        </w:rPr>
        <w:t>6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 </w:t>
      </w:r>
      <w:r w:rsidR="004A2FED">
        <w:rPr>
          <w:rFonts w:ascii="Arial" w:hAnsi="Arial" w:cs="Arial"/>
          <w:sz w:val="20"/>
          <w:szCs w:val="20"/>
          <w:lang w:val="uk-UA"/>
        </w:rPr>
        <w:t>р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. на поставку </w:t>
      </w:r>
      <w:r w:rsidR="004A2FED">
        <w:rPr>
          <w:rFonts w:ascii="Arial" w:hAnsi="Arial" w:cs="Arial"/>
          <w:sz w:val="20"/>
          <w:szCs w:val="20"/>
          <w:lang w:val="uk-UA"/>
        </w:rPr>
        <w:t>ТМЦ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 для підприємств Групи Метінвест.</w:t>
      </w:r>
    </w:p>
    <w:p w14:paraId="6E34A8E2" w14:textId="77777777" w:rsidR="008E72F5" w:rsidRPr="009E135F" w:rsidRDefault="008E72F5" w:rsidP="008E72F5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9E135F">
        <w:rPr>
          <w:rFonts w:ascii="Arial" w:hAnsi="Arial" w:cs="Arial"/>
          <w:sz w:val="20"/>
          <w:szCs w:val="20"/>
          <w:lang w:val="uk-UA"/>
        </w:rPr>
        <w:t>Просимо Вас надати Ваші пропозиції відповідно до вимог, вказаних нижче.</w:t>
      </w:r>
    </w:p>
    <w:tbl>
      <w:tblPr>
        <w:tblW w:w="11199" w:type="dxa"/>
        <w:tblInd w:w="-714" w:type="dxa"/>
        <w:tblLook w:val="0000" w:firstRow="0" w:lastRow="0" w:firstColumn="0" w:lastColumn="0" w:noHBand="0" w:noVBand="0"/>
      </w:tblPr>
      <w:tblGrid>
        <w:gridCol w:w="3938"/>
        <w:gridCol w:w="4476"/>
        <w:gridCol w:w="2785"/>
      </w:tblGrid>
      <w:tr w:rsidR="008E72F5" w:rsidRPr="009E135F" w14:paraId="7FFC6D57" w14:textId="77777777" w:rsidTr="00467EDF">
        <w:trPr>
          <w:trHeight w:val="239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FE40E" w14:textId="77777777" w:rsidR="008E72F5" w:rsidRPr="00B22092" w:rsidRDefault="008E72F5" w:rsidP="00EB027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b/>
                <w:sz w:val="20"/>
                <w:szCs w:val="20"/>
                <w:lang w:val="uk-UA"/>
              </w:rPr>
              <w:t>Параметр</w:t>
            </w:r>
          </w:p>
        </w:tc>
        <w:tc>
          <w:tcPr>
            <w:tcW w:w="7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CD3F7" w14:textId="77777777" w:rsidR="008E72F5" w:rsidRPr="00B22092" w:rsidRDefault="008E72F5" w:rsidP="00EB027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b/>
                <w:sz w:val="20"/>
                <w:szCs w:val="20"/>
                <w:lang w:val="uk-UA"/>
              </w:rPr>
              <w:t>Вимоги оферти</w:t>
            </w:r>
          </w:p>
        </w:tc>
      </w:tr>
      <w:tr w:rsidR="008E72F5" w:rsidRPr="009E135F" w14:paraId="3B4E7BA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B8ECE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Категорія/група матеріалів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8D450" w14:textId="77777777" w:rsidR="008E72F5" w:rsidRDefault="0082154A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</w:p>
          <w:p w14:paraId="7AA23366" w14:textId="309BEBA1" w:rsidR="00000FEA" w:rsidRPr="00B22092" w:rsidRDefault="00000FEA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AC39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9E135F" w14:paraId="4D3ABDA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AA2EA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Відповідальний закупник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8BE67" w14:textId="285EFC1B" w:rsidR="008E72F5" w:rsidRPr="00B22092" w:rsidRDefault="0082154A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Попадинець О.Д.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D55A1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8E72F5" w:rsidRPr="009E135F" w14:paraId="0F53042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AAA66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E-mail для прийому оферт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7F920" w14:textId="4E91FEBB" w:rsidR="008E72F5" w:rsidRPr="00C7201D" w:rsidRDefault="00C7201D" w:rsidP="0026434B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hyperlink r:id="rId11" w:history="1">
              <w:r>
                <w:rPr>
                  <w:rStyle w:val="ab"/>
                  <w:rFonts w:ascii="Arial" w:hAnsi="Arial" w:cs="Arial"/>
                  <w:sz w:val="20"/>
                  <w:szCs w:val="20"/>
                </w:rPr>
                <w:t>Торги</w:t>
              </w:r>
            </w:hyperlink>
            <w:r>
              <w:rPr>
                <w:rStyle w:val="ab"/>
                <w:rFonts w:ascii="Arial" w:hAnsi="Arial" w:cs="Arial"/>
                <w:sz w:val="20"/>
                <w:szCs w:val="20"/>
              </w:rPr>
              <w:t xml:space="preserve">  </w:t>
            </w:r>
            <w:r w:rsidR="0026434B">
              <w:rPr>
                <w:rStyle w:val="ab"/>
                <w:rFonts w:ascii="Arial" w:hAnsi="Arial" w:cs="Arial"/>
                <w:sz w:val="20"/>
                <w:szCs w:val="20"/>
              </w:rPr>
              <w:t xml:space="preserve">строго в </w:t>
            </w:r>
            <w:proofErr w:type="gramStart"/>
            <w:r>
              <w:rPr>
                <w:rStyle w:val="ab"/>
                <w:rFonts w:ascii="Arial" w:hAnsi="Arial" w:cs="Arial"/>
                <w:sz w:val="20"/>
                <w:szCs w:val="20"/>
              </w:rPr>
              <w:t>системе</w:t>
            </w:r>
            <w:r w:rsidR="0026434B">
              <w:rPr>
                <w:rStyle w:val="ab"/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Style w:val="ab"/>
                <w:rFonts w:ascii="Arial" w:hAnsi="Arial" w:cs="Arial"/>
                <w:sz w:val="20"/>
                <w:szCs w:val="20"/>
              </w:rPr>
              <w:t xml:space="preserve"> АРИБА</w:t>
            </w:r>
            <w:proofErr w:type="gramEnd"/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D13F1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9E135F" w14:paraId="68F02C41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D332E4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Форма надання комерційних пропозицій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4562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A03CA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8E72F5" w:rsidRPr="009E135F" w14:paraId="3C519E2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EAB94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Форма проведення процедури з вибору постачальника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9312B" w14:textId="72CBA443" w:rsidR="008E72F5" w:rsidRPr="00B22092" w:rsidRDefault="00931E58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Тендер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027BF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1B2803" w:rsidRPr="009E135F" w14:paraId="66F3225B" w14:textId="77777777" w:rsidTr="00693384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D28E47" w14:textId="77777777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Дата і час початку прийому оферт </w:t>
            </w:r>
          </w:p>
          <w:p w14:paraId="7DCC6565" w14:textId="1BA8E1BB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(Час GMT +2:00)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AD565" w14:textId="44E0EAAE" w:rsidR="001B2803" w:rsidRPr="00B22092" w:rsidRDefault="003804C4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21</w:t>
            </w:r>
            <w:r w:rsidR="001948BF">
              <w:rPr>
                <w:rFonts w:ascii="Arial" w:hAnsi="Arial" w:cs="Arial"/>
                <w:sz w:val="20"/>
                <w:szCs w:val="20"/>
                <w:lang w:val="uk-UA"/>
              </w:rPr>
              <w:t>.07.2026   11-00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B9475A" w14:textId="4DC215E3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EF16D6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1B2803" w:rsidRPr="009E135F" w14:paraId="69957CF5" w14:textId="77777777" w:rsidTr="00693384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E86B9" w14:textId="77777777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Дата і час закінчення прийому оферт</w:t>
            </w:r>
          </w:p>
          <w:p w14:paraId="19B9933D" w14:textId="73133834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(Час GMT +2:00)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25D81" w14:textId="4EC50DFE" w:rsidR="001B2803" w:rsidRPr="0025762E" w:rsidRDefault="003804C4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24.07.2026 14</w:t>
            </w:r>
            <w:r w:rsidR="001948BF">
              <w:rPr>
                <w:rFonts w:ascii="Arial" w:hAnsi="Arial" w:cs="Arial"/>
                <w:sz w:val="20"/>
                <w:szCs w:val="20"/>
              </w:rPr>
              <w:t>-00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DA0F9B" w14:textId="5677AC32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EF16D6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7F34AC" w:rsidRPr="009E135F" w14:paraId="7BD3BAA9" w14:textId="77777777" w:rsidTr="0025160D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DFAD5" w14:textId="12216FB3" w:rsidR="007F34AC" w:rsidRPr="00B22092" w:rsidRDefault="007F34AC" w:rsidP="007F34A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C8635" w14:textId="760F2A77" w:rsidR="007F34AC" w:rsidRPr="00B22092" w:rsidRDefault="007F34AC" w:rsidP="007F34AC">
            <w:pPr>
              <w:spacing w:line="240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258E5F" w14:textId="04D26D2B" w:rsidR="007F34AC" w:rsidRPr="00B22092" w:rsidRDefault="007F34AC" w:rsidP="007F34A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7F34AC" w:rsidRPr="009E135F" w14:paraId="6B03538A" w14:textId="77777777" w:rsidTr="0025160D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CD1AB" w14:textId="231127A8" w:rsidR="007F34AC" w:rsidRPr="00B22092" w:rsidRDefault="007F34AC" w:rsidP="007F34A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452BA" w14:textId="3EDD1124" w:rsidR="007F34AC" w:rsidRPr="00B22092" w:rsidRDefault="007F34AC" w:rsidP="007F34AC">
            <w:pPr>
              <w:spacing w:line="240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169FF5" w14:textId="63DCF302" w:rsidR="007F34AC" w:rsidRPr="00B22092" w:rsidRDefault="007F34AC" w:rsidP="007F34A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B22092" w:rsidRPr="009E135F" w14:paraId="7F158489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7A011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vertAlign w:val="superscript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Умови оплати</w:t>
            </w:r>
            <w:r w:rsidRPr="00B22092">
              <w:rPr>
                <w:rFonts w:ascii="Arial" w:hAnsi="Arial" w:cs="Arial"/>
                <w:sz w:val="20"/>
                <w:szCs w:val="20"/>
                <w:vertAlign w:val="superscript"/>
                <w:lang w:val="uk-UA"/>
              </w:rPr>
              <w:t>*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47695" w14:textId="14A79100" w:rsidR="00B22092" w:rsidRPr="00B22092" w:rsidRDefault="00B22092" w:rsidP="001E5EE7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bCs/>
                <w:sz w:val="20"/>
                <w:szCs w:val="20"/>
              </w:rPr>
              <w:t xml:space="preserve">По факту </w:t>
            </w:r>
            <w:r w:rsidRPr="00B22092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поставки, вздовж </w:t>
            </w:r>
            <w:r w:rsidR="001E5EE7">
              <w:rPr>
                <w:rFonts w:ascii="Arial" w:hAnsi="Arial" w:cs="Arial"/>
                <w:bCs/>
                <w:sz w:val="20"/>
                <w:szCs w:val="20"/>
                <w:lang w:val="uk-UA"/>
              </w:rPr>
              <w:t>180</w:t>
            </w:r>
            <w:r w:rsidRPr="00B2209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22092">
              <w:rPr>
                <w:rFonts w:ascii="Arial" w:hAnsi="Arial" w:cs="Arial"/>
                <w:bCs/>
                <w:sz w:val="20"/>
                <w:szCs w:val="20"/>
              </w:rPr>
              <w:t>календарн</w:t>
            </w:r>
            <w:proofErr w:type="spellEnd"/>
            <w:r w:rsidRPr="00B22092">
              <w:rPr>
                <w:rFonts w:ascii="Arial" w:hAnsi="Arial" w:cs="Arial"/>
                <w:bCs/>
                <w:sz w:val="20"/>
                <w:szCs w:val="20"/>
                <w:lang w:val="uk-UA"/>
              </w:rPr>
              <w:t>и</w:t>
            </w:r>
            <w:r w:rsidRPr="00B22092">
              <w:rPr>
                <w:rFonts w:ascii="Arial" w:hAnsi="Arial" w:cs="Arial"/>
                <w:bCs/>
                <w:sz w:val="20"/>
                <w:szCs w:val="20"/>
              </w:rPr>
              <w:t xml:space="preserve">х </w:t>
            </w:r>
            <w:proofErr w:type="spellStart"/>
            <w:r w:rsidRPr="00B22092">
              <w:rPr>
                <w:rFonts w:ascii="Arial" w:hAnsi="Arial" w:cs="Arial"/>
                <w:bCs/>
                <w:sz w:val="20"/>
                <w:szCs w:val="20"/>
              </w:rPr>
              <w:t>днів</w:t>
            </w:r>
            <w:proofErr w:type="spellEnd"/>
            <w:r w:rsidRPr="00B22092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 (пріоритет), </w:t>
            </w: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або свої пропозиції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5F3C5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Обов'язково або свої пропозиції</w:t>
            </w:r>
          </w:p>
        </w:tc>
      </w:tr>
      <w:tr w:rsidR="00B22092" w:rsidRPr="009E135F" w14:paraId="00887279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8A6FE8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Умови поставки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4061A" w14:textId="66FF7BC4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en-US"/>
              </w:rPr>
              <w:t>DDP</w:t>
            </w: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 склад Покупця, м.</w:t>
            </w:r>
            <w:r w:rsidR="00721FE9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Кам’янське</w:t>
            </w:r>
            <w:proofErr w:type="spellEnd"/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, ІНКОТЕРМС 2020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ADFCB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050B0" w:rsidRPr="009E135F" w14:paraId="54140F05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C4C06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Нормативно-технічна документація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1D4145" w14:textId="46425B9C" w:rsidR="00B050B0" w:rsidRPr="00861721" w:rsidRDefault="00B050B0" w:rsidP="00CC223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8F0A4C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  <w:r w:rsidR="00DC7B9B">
              <w:rPr>
                <w:rFonts w:ascii="Arial" w:hAnsi="Arial" w:cs="Arial"/>
                <w:sz w:val="20"/>
                <w:szCs w:val="20"/>
                <w:lang w:val="uk-UA"/>
              </w:rPr>
              <w:t xml:space="preserve"> до ПДО </w:t>
            </w:r>
            <w:r w:rsidR="001948BF">
              <w:rPr>
                <w:rFonts w:ascii="Arial" w:hAnsi="Arial" w:cs="Arial"/>
                <w:sz w:val="20"/>
                <w:szCs w:val="20"/>
                <w:lang w:val="uk-UA"/>
              </w:rPr>
              <w:t>6</w:t>
            </w:r>
            <w:r w:rsidR="003804C4">
              <w:rPr>
                <w:rFonts w:ascii="Arial" w:hAnsi="Arial" w:cs="Arial"/>
                <w:sz w:val="20"/>
                <w:szCs w:val="20"/>
                <w:lang w:val="uk-UA"/>
              </w:rPr>
              <w:t>30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DD729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050B0" w:rsidRPr="009E135F" w14:paraId="5CBFA77D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10577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Одиниця виміру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8B671E" w14:textId="6742F9FA" w:rsidR="00B050B0" w:rsidRPr="00861721" w:rsidRDefault="00B050B0" w:rsidP="00CC223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8F0A4C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  <w:r w:rsidR="00DC7B9B">
              <w:rPr>
                <w:rFonts w:ascii="Arial" w:hAnsi="Arial" w:cs="Arial"/>
                <w:sz w:val="20"/>
                <w:szCs w:val="20"/>
                <w:lang w:val="uk-UA"/>
              </w:rPr>
              <w:t xml:space="preserve"> до ПДО</w:t>
            </w:r>
            <w:r w:rsidR="00995635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1948BF">
              <w:rPr>
                <w:rFonts w:ascii="Arial" w:hAnsi="Arial" w:cs="Arial"/>
                <w:sz w:val="20"/>
                <w:szCs w:val="20"/>
                <w:lang w:val="uk-UA"/>
              </w:rPr>
              <w:t>6</w:t>
            </w:r>
            <w:r w:rsidR="003804C4">
              <w:rPr>
                <w:rFonts w:ascii="Arial" w:hAnsi="Arial" w:cs="Arial"/>
                <w:sz w:val="20"/>
                <w:szCs w:val="20"/>
                <w:lang w:val="uk-UA"/>
              </w:rPr>
              <w:t>30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FFCF46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9E135F" w14:paraId="657E0DF0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9584D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Обсяг до постачання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D5F69" w14:textId="2D77797B" w:rsidR="008E72F5" w:rsidRPr="00B22092" w:rsidRDefault="00B050B0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  <w:r w:rsidR="00092FE6">
              <w:rPr>
                <w:rFonts w:ascii="Arial" w:hAnsi="Arial" w:cs="Arial"/>
                <w:sz w:val="20"/>
                <w:szCs w:val="20"/>
                <w:lang w:val="uk-UA"/>
              </w:rPr>
              <w:t>, з можливим збільшенням або зменшення обсягів поставки.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2060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Необхідно вказати обсяг, пропонований до постачання</w:t>
            </w:r>
          </w:p>
        </w:tc>
      </w:tr>
      <w:tr w:rsidR="008E72F5" w:rsidRPr="00F75437" w14:paraId="281F0368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99066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Валюта контракту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56C3A" w14:textId="124C332A" w:rsidR="008E72F5" w:rsidRPr="00B22092" w:rsidRDefault="00EE3824" w:rsidP="00EE3824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грн.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5B86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0C74270A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28007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Статус компанії </w:t>
            </w:r>
          </w:p>
          <w:p w14:paraId="4E865ED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(Виробник/</w:t>
            </w:r>
            <w:proofErr w:type="spellStart"/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трейдер</w:t>
            </w:r>
            <w:proofErr w:type="spellEnd"/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/ дистриб'ютор)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03C57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782DE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3B06B375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A5A7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Ціна у валюті оферти без урахування ПДВ 20%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C672D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EF48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542DEEC7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F6AFF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Інші умови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39647" w14:textId="4D4B0378" w:rsidR="0032539F" w:rsidRDefault="0032539F" w:rsidP="0032539F">
            <w:pPr>
              <w:rPr>
                <w:rFonts w:ascii="Arial" w:hAnsi="Arial" w:cs="Arial"/>
              </w:rPr>
            </w:pPr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 xml:space="preserve">Фіксація цін (з можливістю застосування прив’язок) на весь період потреби за заявками – </w:t>
            </w:r>
            <w:proofErr w:type="spellStart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>указывать</w:t>
            </w:r>
            <w:proofErr w:type="spellEnd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>крайний</w:t>
            </w:r>
            <w:proofErr w:type="spellEnd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>срок</w:t>
            </w:r>
            <w:proofErr w:type="spellEnd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 xml:space="preserve"> по </w:t>
            </w:r>
            <w:proofErr w:type="spellStart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>заявке</w:t>
            </w:r>
            <w:proofErr w:type="spellEnd"/>
            <w:r w:rsidRPr="004D11C5">
              <w:rPr>
                <w:rFonts w:ascii="Arial" w:hAnsi="Arial" w:cs="Arial"/>
                <w:sz w:val="20"/>
                <w:szCs w:val="20"/>
                <w:lang w:val="uk-UA"/>
              </w:rPr>
              <w:t>. (</w:t>
            </w:r>
            <w:r w:rsidR="00027ADF">
              <w:rPr>
                <w:rFonts w:ascii="Arial" w:hAnsi="Arial" w:cs="Arial"/>
                <w:sz w:val="20"/>
                <w:szCs w:val="20"/>
                <w:lang w:val="uk-UA"/>
              </w:rPr>
              <w:t>202</w:t>
            </w:r>
            <w:r w:rsidR="003616EC">
              <w:rPr>
                <w:rFonts w:ascii="Arial" w:hAnsi="Arial" w:cs="Arial"/>
                <w:sz w:val="20"/>
                <w:szCs w:val="20"/>
                <w:lang w:val="uk-UA"/>
              </w:rPr>
              <w:t>6</w:t>
            </w:r>
            <w:r w:rsidRPr="004D11C5">
              <w:rPr>
                <w:rFonts w:ascii="Arial" w:hAnsi="Arial" w:cs="Arial"/>
                <w:sz w:val="20"/>
                <w:szCs w:val="20"/>
                <w:lang w:val="uk-UA"/>
              </w:rPr>
              <w:t>)</w:t>
            </w:r>
          </w:p>
          <w:p w14:paraId="4F5863CB" w14:textId="77777777" w:rsidR="008E72F5" w:rsidRPr="0032539F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F95491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2C5EE166" w14:textId="77777777" w:rsidTr="00467EDF">
        <w:trPr>
          <w:trHeight w:val="27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E39AA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Період постачання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6DB6A" w14:textId="5CB0389A" w:rsidR="008E72F5" w:rsidRPr="00B22092" w:rsidRDefault="00B22092" w:rsidP="00282328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з запитом замовника</w:t>
            </w:r>
            <w:r w:rsidR="00282328">
              <w:rPr>
                <w:rFonts w:ascii="Arial" w:hAnsi="Arial" w:cs="Arial"/>
                <w:sz w:val="20"/>
                <w:szCs w:val="20"/>
                <w:lang w:val="uk-UA"/>
              </w:rPr>
              <w:t>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C553D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Обов'язково або свої пропозиції</w:t>
            </w:r>
          </w:p>
        </w:tc>
      </w:tr>
      <w:tr w:rsidR="008E72F5" w:rsidRPr="00F75437" w14:paraId="399C4982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9D08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Графік постачання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1E060" w14:textId="15ED3888" w:rsidR="008E72F5" w:rsidRPr="00B22092" w:rsidRDefault="00266218" w:rsidP="00282328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з запитом замовника</w:t>
            </w:r>
            <w:r w:rsidR="00282328">
              <w:rPr>
                <w:rFonts w:ascii="Arial" w:hAnsi="Arial" w:cs="Arial"/>
                <w:sz w:val="18"/>
                <w:szCs w:val="20"/>
                <w:lang w:val="uk-UA"/>
              </w:rPr>
              <w:t>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99D1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Обов'язково або свої пропозиції</w:t>
            </w:r>
          </w:p>
        </w:tc>
      </w:tr>
      <w:tr w:rsidR="008E72F5" w:rsidRPr="00F75437" w14:paraId="6BA4E22E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CC503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lastRenderedPageBreak/>
              <w:t>Додатки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ED430" w14:textId="78156F58" w:rsidR="008E72F5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Додаток 1 </w:t>
            </w:r>
            <w:r w:rsidR="00461A62">
              <w:rPr>
                <w:rFonts w:ascii="Arial" w:hAnsi="Arial" w:cs="Arial"/>
                <w:sz w:val="20"/>
                <w:szCs w:val="20"/>
                <w:lang w:val="uk-UA"/>
              </w:rPr>
              <w:t xml:space="preserve">до ПДО </w:t>
            </w:r>
            <w:r w:rsidR="00BB6D5D">
              <w:rPr>
                <w:rFonts w:ascii="Arial" w:hAnsi="Arial" w:cs="Arial"/>
                <w:sz w:val="20"/>
                <w:szCs w:val="20"/>
                <w:lang w:val="uk-UA"/>
              </w:rPr>
              <w:t>6</w:t>
            </w:r>
            <w:r w:rsidR="003804C4">
              <w:rPr>
                <w:rFonts w:ascii="Arial" w:hAnsi="Arial" w:cs="Arial"/>
                <w:sz w:val="20"/>
                <w:szCs w:val="20"/>
                <w:lang w:val="uk-UA"/>
              </w:rPr>
              <w:t>30</w:t>
            </w:r>
          </w:p>
          <w:p w14:paraId="3A19C386" w14:textId="77777777" w:rsidR="00147401" w:rsidRPr="0031345B" w:rsidRDefault="00147401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479BCF4" w14:textId="2DB278B1" w:rsidR="008E72F5" w:rsidRPr="00B22092" w:rsidRDefault="008E72F5" w:rsidP="00AF47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Додаток </w:t>
            </w:r>
            <w:r w:rsidR="00AF47B0">
              <w:rPr>
                <w:rFonts w:ascii="Arial" w:hAnsi="Arial" w:cs="Arial"/>
                <w:sz w:val="20"/>
                <w:szCs w:val="20"/>
                <w:lang w:val="uk-UA"/>
              </w:rPr>
              <w:t>2</w:t>
            </w: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 (Типовий договір на поставку МТР)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2C6E3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Найменування додатків, кількість сторінок в кожному</w:t>
            </w:r>
          </w:p>
        </w:tc>
      </w:tr>
    </w:tbl>
    <w:p w14:paraId="2F85F852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* базовою умовою оплати, з якою працюють підприємства Групи Метінвест, є відстрочка платежу. У разі, якщо у Вашій Комерційній пропозиції міститься вимога повної або часткової передоплати, прохання направляти з комерційною пропозицією актуальну фінансову звітність (</w:t>
      </w:r>
      <w:proofErr w:type="spellStart"/>
      <w:r w:rsidRPr="009C56A0">
        <w:rPr>
          <w:rFonts w:ascii="Arial" w:hAnsi="Arial" w:cs="Arial"/>
          <w:bCs/>
          <w:i/>
          <w:sz w:val="18"/>
          <w:szCs w:val="18"/>
          <w:lang w:val="uk-UA"/>
        </w:rPr>
        <w:t>аудитовану</w:t>
      </w:r>
      <w:proofErr w:type="spellEnd"/>
      <w:r w:rsidRPr="009C56A0">
        <w:rPr>
          <w:rFonts w:ascii="Arial" w:hAnsi="Arial" w:cs="Arial"/>
          <w:i/>
          <w:sz w:val="18"/>
          <w:szCs w:val="18"/>
          <w:lang w:val="uk-UA"/>
        </w:rPr>
        <w:t xml:space="preserve"> і/або завірену керівництвом) за останній звітний період</w:t>
      </w:r>
      <w:r w:rsidRPr="009C56A0">
        <w:rPr>
          <w:rStyle w:val="aa"/>
          <w:rFonts w:ascii="Arial" w:hAnsi="Arial" w:cs="Arial"/>
          <w:i/>
          <w:sz w:val="18"/>
          <w:szCs w:val="18"/>
          <w:lang w:val="uk-UA"/>
        </w:rPr>
        <w:footnoteReference w:id="1"/>
      </w:r>
      <w:r w:rsidRPr="009C56A0">
        <w:rPr>
          <w:rFonts w:ascii="Arial" w:hAnsi="Arial" w:cs="Arial"/>
          <w:i/>
          <w:sz w:val="18"/>
          <w:szCs w:val="18"/>
          <w:vertAlign w:val="superscript"/>
          <w:lang w:val="uk-UA"/>
        </w:rPr>
        <w:t>.</w:t>
      </w:r>
    </w:p>
    <w:p w14:paraId="41943423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Згода працювати на підставі типової форми договору, запропонованої Замовником Покупцеві, є обов'язковою.</w:t>
      </w:r>
    </w:p>
    <w:p w14:paraId="6DA0EE17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Оферти, отримані після терміну, вказаного в цьому запиті, а також спрямовані на інші реквізити розглядатися не будуть. Для можливості Вашої участі в тендері в режимі телеконференції, в офертах обов'язково вкажіть контактних осіб та їх номери телефонів.</w:t>
      </w:r>
    </w:p>
    <w:p w14:paraId="51DADE38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У разі виникнення зауважень до роботи тендерного комітету, ваші претензії та прохання направляти на адресу Апеляційної комісії,</w:t>
      </w:r>
      <w:r w:rsidRPr="009C56A0">
        <w:rPr>
          <w:sz w:val="22"/>
          <w:szCs w:val="22"/>
        </w:rPr>
        <w:t xml:space="preserve"> </w:t>
      </w:r>
      <w:r w:rsidRPr="009C56A0">
        <w:rPr>
          <w:rFonts w:ascii="Arial" w:hAnsi="Arial" w:cs="Arial"/>
          <w:sz w:val="18"/>
          <w:szCs w:val="18"/>
          <w:lang w:val="uk-UA"/>
        </w:rPr>
        <w:t xml:space="preserve">заповнивши електронну форму на офіційному сайті Групи Метінвест </w:t>
      </w:r>
      <w:hyperlink r:id="rId12" w:history="1">
        <w:r w:rsidRPr="009C56A0">
          <w:rPr>
            <w:rStyle w:val="ab"/>
            <w:rFonts w:ascii="Arial" w:hAnsi="Arial" w:cs="Arial"/>
            <w:sz w:val="18"/>
            <w:szCs w:val="18"/>
            <w:lang w:val="uk-UA"/>
          </w:rPr>
          <w:t>https://metinvestholding.com/ru/procurement/appeals-board</w:t>
        </w:r>
      </w:hyperlink>
    </w:p>
    <w:p w14:paraId="548BD98B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 xml:space="preserve">Згідно з правилами </w:t>
      </w:r>
      <w:proofErr w:type="spellStart"/>
      <w:r w:rsidRPr="009C56A0">
        <w:rPr>
          <w:rFonts w:ascii="Arial" w:hAnsi="Arial" w:cs="Arial"/>
          <w:sz w:val="18"/>
          <w:szCs w:val="18"/>
          <w:lang w:val="uk-UA"/>
        </w:rPr>
        <w:t>закупівель</w:t>
      </w:r>
      <w:proofErr w:type="spellEnd"/>
      <w:r w:rsidRPr="009C56A0">
        <w:rPr>
          <w:rFonts w:ascii="Arial" w:hAnsi="Arial" w:cs="Arial"/>
          <w:sz w:val="18"/>
          <w:szCs w:val="18"/>
          <w:lang w:val="uk-UA"/>
        </w:rPr>
        <w:t>, прийнятим в Групі Метінвест, для участі в тендерах Групи Метінвест новим постачальникам необхідно пройти процедуру попередньої кваліфікації за категорією / групі матеріалів або послуг, в рамках яких будуть виконуватися поставки. З усіх питань, пов'язаних з проходженням процедури попередньої кваліфікації, прохання звертатися до відповідального за проведення даних процедур закупнику (контактна інформація вказана вище).</w:t>
      </w:r>
    </w:p>
    <w:p w14:paraId="1425831D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За результатами проведення процедури вибору постачальника, до потенційного переможця може здійснюватися виїзна перевірка перед підписанням договору з метою визначення достатності технологічних, фінансових, організаційних, юридичних можливостей Постачальника, щодо виконання ним зобов'язань у відповідності з умовами Тендеру.</w:t>
      </w:r>
    </w:p>
    <w:p w14:paraId="7E23AC4C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Сподіваємося на взаємовигідне співробітництво.</w:t>
      </w:r>
    </w:p>
    <w:p w14:paraId="3995EBBA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Примітка:</w:t>
      </w:r>
    </w:p>
    <w:p w14:paraId="47810BD2" w14:textId="77777777" w:rsidR="008E72F5" w:rsidRPr="009C56A0" w:rsidRDefault="008E72F5" w:rsidP="008E72F5">
      <w:pPr>
        <w:spacing w:before="120" w:after="120" w:line="300" w:lineRule="exact"/>
        <w:ind w:left="142" w:firstLine="567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Проводячи Тендер, ТОВ «МЕТІНВЕСТ ХОЛДИНГ» та інші підприємства Групи Метінвест не приймають на себе жодних зобов'язань по укладанню договорів, здійсненню поставок, придбання товару та ін. з учасниками Тендеру, в т. ч. з учасником Тендеру, котрий надав кращу пропозицію.</w:t>
      </w:r>
    </w:p>
    <w:p w14:paraId="3CAF5B8B" w14:textId="77777777" w:rsidR="008E72F5" w:rsidRPr="009C56A0" w:rsidRDefault="008E72F5" w:rsidP="008E72F5">
      <w:pPr>
        <w:spacing w:before="120" w:after="120" w:line="300" w:lineRule="exact"/>
        <w:ind w:left="142" w:firstLine="567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Цей лист носить виключно інформаційний характер, не є попереднім договором або пропозицією укласти договір (офертою), і не націлене на створення обов'язків для сторони, що його направила.</w:t>
      </w:r>
    </w:p>
    <w:p w14:paraId="231129CB" w14:textId="77777777" w:rsidR="00667F55" w:rsidRDefault="00667F55" w:rsidP="00573CCD">
      <w:pPr>
        <w:jc w:val="both"/>
        <w:rPr>
          <w:rFonts w:ascii="Arial" w:hAnsi="Arial" w:cs="Arial"/>
          <w:b/>
          <w:sz w:val="22"/>
          <w:lang w:val="uk-UA"/>
        </w:rPr>
      </w:pPr>
    </w:p>
    <w:p w14:paraId="227B790A" w14:textId="5A37A065" w:rsidR="00573CCD" w:rsidRPr="00DA4934" w:rsidRDefault="00573CCD" w:rsidP="00573CCD">
      <w:pPr>
        <w:jc w:val="both"/>
        <w:rPr>
          <w:rFonts w:ascii="Arial" w:hAnsi="Arial" w:cs="Arial"/>
          <w:b/>
          <w:sz w:val="22"/>
          <w:lang w:val="uk-UA"/>
        </w:rPr>
      </w:pPr>
      <w:r w:rsidRPr="00DA4934">
        <w:rPr>
          <w:rFonts w:ascii="Arial" w:hAnsi="Arial" w:cs="Arial"/>
          <w:b/>
          <w:sz w:val="22"/>
          <w:lang w:val="uk-UA"/>
        </w:rPr>
        <w:t xml:space="preserve">З повагою, </w:t>
      </w:r>
    </w:p>
    <w:p w14:paraId="75DF2D0D" w14:textId="59E704B4" w:rsidR="00573CCD" w:rsidRPr="00DA4934" w:rsidRDefault="00573CCD" w:rsidP="00573CCD">
      <w:pPr>
        <w:rPr>
          <w:rFonts w:ascii="Arial" w:hAnsi="Arial" w:cs="Arial"/>
          <w:sz w:val="22"/>
          <w:lang w:val="uk-UA"/>
        </w:rPr>
      </w:pPr>
      <w:r w:rsidRPr="00DA4934">
        <w:rPr>
          <w:rFonts w:ascii="Arial" w:hAnsi="Arial" w:cs="Arial"/>
          <w:iCs/>
          <w:sz w:val="22"/>
        </w:rPr>
        <w:t xml:space="preserve">Начальник </w:t>
      </w:r>
      <w:r w:rsidR="00B11385">
        <w:rPr>
          <w:rFonts w:ascii="Arial" w:hAnsi="Arial" w:cs="Arial"/>
          <w:iCs/>
          <w:sz w:val="22"/>
          <w:lang w:val="uk-UA"/>
        </w:rPr>
        <w:t xml:space="preserve">групи </w:t>
      </w:r>
      <w:proofErr w:type="spellStart"/>
      <w:r w:rsidR="00B11385">
        <w:rPr>
          <w:rFonts w:ascii="Arial" w:hAnsi="Arial" w:cs="Arial"/>
          <w:iCs/>
          <w:sz w:val="22"/>
          <w:lang w:val="uk-UA"/>
        </w:rPr>
        <w:t>закупівель</w:t>
      </w:r>
      <w:proofErr w:type="spellEnd"/>
      <w:r w:rsidR="00B11385">
        <w:rPr>
          <w:rFonts w:ascii="Arial" w:hAnsi="Arial" w:cs="Arial"/>
          <w:iCs/>
          <w:sz w:val="22"/>
          <w:lang w:val="uk-UA"/>
        </w:rPr>
        <w:t xml:space="preserve"> ТМЦ</w:t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="00894124">
        <w:rPr>
          <w:rFonts w:ascii="Arial" w:hAnsi="Arial" w:cs="Arial"/>
          <w:sz w:val="22"/>
          <w:lang w:val="uk-UA"/>
        </w:rPr>
        <w:t xml:space="preserve">    </w:t>
      </w:r>
      <w:r w:rsidR="009C56A0">
        <w:rPr>
          <w:rFonts w:ascii="Arial" w:hAnsi="Arial" w:cs="Arial"/>
          <w:b/>
          <w:sz w:val="22"/>
          <w:lang w:val="uk-UA"/>
        </w:rPr>
        <w:t xml:space="preserve">Лесовой </w:t>
      </w:r>
      <w:proofErr w:type="gramStart"/>
      <w:r w:rsidR="009C56A0">
        <w:rPr>
          <w:rFonts w:ascii="Arial" w:hAnsi="Arial" w:cs="Arial"/>
          <w:b/>
          <w:sz w:val="22"/>
          <w:lang w:val="uk-UA"/>
        </w:rPr>
        <w:t>А.В.</w:t>
      </w:r>
      <w:proofErr w:type="gramEnd"/>
    </w:p>
    <w:p w14:paraId="0DD04350" w14:textId="77777777" w:rsidR="00573CCD" w:rsidRPr="00DA4934" w:rsidRDefault="00573CCD" w:rsidP="00573CCD">
      <w:pPr>
        <w:rPr>
          <w:rFonts w:ascii="Arial" w:hAnsi="Arial" w:cs="Arial"/>
          <w:sz w:val="20"/>
          <w:szCs w:val="18"/>
          <w:lang w:val="uk-UA"/>
        </w:rPr>
      </w:pPr>
    </w:p>
    <w:p w14:paraId="781A44B9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4"/>
          <w:szCs w:val="22"/>
        </w:rPr>
      </w:pPr>
      <w:r w:rsidRPr="00922F9C">
        <w:rPr>
          <w:rFonts w:ascii="Arial" w:hAnsi="Arial" w:cs="Arial"/>
          <w:i/>
          <w:iCs/>
          <w:color w:val="2F5597"/>
          <w:sz w:val="16"/>
        </w:rPr>
        <w:t>С уважением,</w:t>
      </w:r>
    </w:p>
    <w:p w14:paraId="22CB6A57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6"/>
          <w:lang w:val="uk-UA" w:eastAsia="en-US"/>
        </w:rPr>
      </w:pPr>
      <w:r w:rsidRPr="00922F9C">
        <w:rPr>
          <w:rFonts w:ascii="Arial" w:hAnsi="Arial" w:cs="Arial"/>
          <w:i/>
          <w:iCs/>
          <w:color w:val="2F5597"/>
          <w:sz w:val="16"/>
          <w:lang w:val="uk-UA"/>
        </w:rPr>
        <w:t>Попадинец Ольга Дмитриевна</w:t>
      </w:r>
    </w:p>
    <w:p w14:paraId="5C69C38A" w14:textId="64694DE0" w:rsidR="00573CCD" w:rsidRPr="00922F9C" w:rsidRDefault="00406E3C" w:rsidP="00573CCD">
      <w:pPr>
        <w:rPr>
          <w:rFonts w:ascii="Arial" w:hAnsi="Arial" w:cs="Arial"/>
          <w:b/>
          <w:bCs/>
          <w:color w:val="1F3864"/>
          <w:sz w:val="16"/>
        </w:rPr>
      </w:pPr>
      <w:r>
        <w:rPr>
          <w:rFonts w:ascii="Arial" w:hAnsi="Arial" w:cs="Arial"/>
          <w:b/>
          <w:bCs/>
          <w:color w:val="1F3864"/>
          <w:sz w:val="16"/>
        </w:rPr>
        <w:t>Ведущий с</w:t>
      </w:r>
      <w:r w:rsidR="00573CCD" w:rsidRPr="00922F9C">
        <w:rPr>
          <w:rFonts w:ascii="Arial" w:hAnsi="Arial" w:cs="Arial"/>
          <w:b/>
          <w:bCs/>
          <w:color w:val="1F3864"/>
          <w:sz w:val="16"/>
        </w:rPr>
        <w:t>пециалист отдела закупок</w:t>
      </w:r>
    </w:p>
    <w:p w14:paraId="607F6244" w14:textId="2EFCC324" w:rsidR="00573CCD" w:rsidRPr="00922F9C" w:rsidRDefault="00F4028F" w:rsidP="00573CCD">
      <w:pPr>
        <w:rPr>
          <w:rFonts w:ascii="Arial" w:hAnsi="Arial" w:cs="Arial"/>
          <w:i/>
          <w:iCs/>
          <w:color w:val="2F5597"/>
          <w:sz w:val="16"/>
        </w:rPr>
      </w:pPr>
      <w:proofErr w:type="spellStart"/>
      <w:r>
        <w:rPr>
          <w:rFonts w:ascii="Arial" w:hAnsi="Arial" w:cs="Arial"/>
          <w:i/>
          <w:iCs/>
          <w:color w:val="2F5597"/>
          <w:sz w:val="16"/>
        </w:rPr>
        <w:t>ПрАТ</w:t>
      </w:r>
      <w:proofErr w:type="spellEnd"/>
      <w:r>
        <w:rPr>
          <w:rFonts w:ascii="Arial" w:hAnsi="Arial" w:cs="Arial"/>
          <w:i/>
          <w:iCs/>
          <w:color w:val="2F5597"/>
          <w:sz w:val="16"/>
        </w:rPr>
        <w:t xml:space="preserve"> КАМЕТ-СТАЛЬ</w:t>
      </w:r>
    </w:p>
    <w:p w14:paraId="11E9C271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6"/>
        </w:rPr>
      </w:pPr>
      <w:hyperlink r:id="rId13" w:history="1">
        <w:r w:rsidRPr="00922F9C">
          <w:rPr>
            <w:rStyle w:val="ab"/>
            <w:rFonts w:ascii="Arial" w:hAnsi="Arial" w:cs="Arial"/>
            <w:i/>
            <w:iCs/>
            <w:sz w:val="16"/>
            <w:lang w:val="en-US"/>
          </w:rPr>
          <w:t>O</w:t>
        </w:r>
        <w:r w:rsidRPr="00922F9C">
          <w:rPr>
            <w:rStyle w:val="ab"/>
            <w:rFonts w:ascii="Arial" w:hAnsi="Arial" w:cs="Arial"/>
            <w:i/>
            <w:iCs/>
            <w:sz w:val="16"/>
          </w:rPr>
          <w:t>.</w:t>
        </w:r>
        <w:r w:rsidRPr="00922F9C">
          <w:rPr>
            <w:rStyle w:val="ab"/>
            <w:rFonts w:ascii="Arial" w:hAnsi="Arial" w:cs="Arial"/>
            <w:i/>
            <w:iCs/>
            <w:sz w:val="16"/>
            <w:lang w:val="en-US"/>
          </w:rPr>
          <w:t>D</w:t>
        </w:r>
        <w:r w:rsidRPr="00922F9C">
          <w:rPr>
            <w:rStyle w:val="ab"/>
            <w:rFonts w:ascii="Arial" w:hAnsi="Arial" w:cs="Arial"/>
            <w:i/>
            <w:iCs/>
            <w:sz w:val="16"/>
          </w:rPr>
          <w:t>.</w:t>
        </w:r>
        <w:r w:rsidRPr="00922F9C">
          <w:rPr>
            <w:rStyle w:val="ab"/>
            <w:rFonts w:ascii="Arial" w:hAnsi="Arial" w:cs="Arial"/>
            <w:i/>
            <w:iCs/>
            <w:sz w:val="16"/>
            <w:lang w:val="en-US"/>
          </w:rPr>
          <w:t>Popadinets</w:t>
        </w:r>
        <w:r w:rsidRPr="00922F9C">
          <w:rPr>
            <w:rStyle w:val="ab"/>
            <w:rFonts w:ascii="Arial" w:hAnsi="Arial" w:cs="Arial"/>
            <w:i/>
            <w:iCs/>
            <w:sz w:val="16"/>
          </w:rPr>
          <w:t>@metinvestholding.com</w:t>
        </w:r>
      </w:hyperlink>
    </w:p>
    <w:p w14:paraId="4FD52691" w14:textId="77777777" w:rsidR="00573CCD" w:rsidRPr="00BA1CCF" w:rsidRDefault="00573CCD" w:rsidP="00573CCD">
      <w:pPr>
        <w:rPr>
          <w:rFonts w:ascii="Arial" w:hAnsi="Arial" w:cs="Arial"/>
          <w:i/>
          <w:iCs/>
          <w:color w:val="2F5597"/>
          <w:sz w:val="16"/>
        </w:rPr>
      </w:pPr>
      <w:r w:rsidRPr="00922F9C">
        <w:rPr>
          <w:rFonts w:ascii="Arial" w:hAnsi="Arial" w:cs="Arial"/>
          <w:i/>
          <w:iCs/>
          <w:color w:val="2F5597"/>
          <w:sz w:val="16"/>
        </w:rPr>
        <w:t>тел (моб</w:t>
      </w:r>
      <w:proofErr w:type="gramStart"/>
      <w:r w:rsidRPr="00922F9C">
        <w:rPr>
          <w:rFonts w:ascii="Arial" w:hAnsi="Arial" w:cs="Arial"/>
          <w:i/>
          <w:iCs/>
          <w:color w:val="2F5597"/>
          <w:sz w:val="16"/>
        </w:rPr>
        <w:t>):   </w:t>
      </w:r>
      <w:proofErr w:type="gramEnd"/>
      <w:r w:rsidRPr="00922F9C">
        <w:rPr>
          <w:rFonts w:ascii="Arial" w:hAnsi="Arial" w:cs="Arial"/>
          <w:i/>
          <w:iCs/>
          <w:color w:val="2F5597"/>
          <w:sz w:val="16"/>
        </w:rPr>
        <w:t>   0</w:t>
      </w:r>
      <w:r w:rsidRPr="00BA1CCF">
        <w:rPr>
          <w:rFonts w:ascii="Arial" w:hAnsi="Arial" w:cs="Arial"/>
          <w:i/>
          <w:iCs/>
          <w:color w:val="2F5597"/>
          <w:sz w:val="16"/>
        </w:rPr>
        <w:t>6</w:t>
      </w:r>
      <w:r w:rsidRPr="00922F9C">
        <w:rPr>
          <w:rFonts w:ascii="Arial" w:hAnsi="Arial" w:cs="Arial"/>
          <w:i/>
          <w:iCs/>
          <w:color w:val="2F5597"/>
          <w:sz w:val="16"/>
        </w:rPr>
        <w:t>7-</w:t>
      </w:r>
      <w:r w:rsidRPr="00BA1CCF">
        <w:rPr>
          <w:rFonts w:ascii="Arial" w:hAnsi="Arial" w:cs="Arial"/>
          <w:i/>
          <w:iCs/>
          <w:color w:val="2F5597"/>
          <w:sz w:val="16"/>
        </w:rPr>
        <w:t>912-45-53</w:t>
      </w:r>
    </w:p>
    <w:p w14:paraId="7ECC0B37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6"/>
          <w:lang w:val="uk-UA"/>
        </w:rPr>
      </w:pPr>
    </w:p>
    <w:p w14:paraId="0F0BD849" w14:textId="5475163A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2AE28145" w14:textId="4E85F182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038EDFF9" w14:textId="1B32FB79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0DE60449" w14:textId="4C3F2841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23CA78D5" w14:textId="77777777" w:rsidR="00BA1CCF" w:rsidRDefault="00BA1CCF" w:rsidP="00BA1CCF">
      <w:pPr>
        <w:shd w:val="clear" w:color="auto" w:fill="FFFFFF"/>
        <w:tabs>
          <w:tab w:val="left" w:pos="768"/>
          <w:tab w:val="left" w:leader="underscore" w:pos="2552"/>
        </w:tabs>
        <w:ind w:right="714"/>
        <w:jc w:val="center"/>
        <w:rPr>
          <w:rFonts w:ascii="Arial" w:hAnsi="Arial" w:cs="Arial"/>
          <w:sz w:val="22"/>
          <w:szCs w:val="18"/>
          <w:lang w:val="uk-UA"/>
        </w:rPr>
      </w:pPr>
    </w:p>
    <w:p w14:paraId="366526C7" w14:textId="618D71AA" w:rsidR="003F44A2" w:rsidRPr="00161992" w:rsidRDefault="003F44A2" w:rsidP="00471A02">
      <w:pPr>
        <w:rPr>
          <w:rFonts w:ascii="Arial" w:hAnsi="Arial" w:cs="Arial"/>
          <w:sz w:val="18"/>
          <w:szCs w:val="18"/>
        </w:rPr>
      </w:pPr>
    </w:p>
    <w:p w14:paraId="0A4E6AA4" w14:textId="7D5DCDEC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6E763CB0" w14:textId="7D29E70B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4B9191CC" w14:textId="273DC3D8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078EEA5F" w14:textId="77777777" w:rsidR="003F44A2" w:rsidRPr="00DA4934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53903788" w14:textId="77777777" w:rsidR="00471A02" w:rsidRPr="00DA4934" w:rsidRDefault="00471A02" w:rsidP="00471A02">
      <w:pPr>
        <w:rPr>
          <w:rFonts w:ascii="Arial" w:hAnsi="Arial" w:cs="Arial"/>
          <w:sz w:val="18"/>
          <w:szCs w:val="18"/>
          <w:lang w:val="uk-UA"/>
        </w:rPr>
      </w:pPr>
    </w:p>
    <w:p w14:paraId="6095A975" w14:textId="2440A6D6" w:rsidR="00144D4E" w:rsidRPr="00DA4934" w:rsidRDefault="00144D4E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5F4D2772" w14:textId="0A7406EB" w:rsidR="00AC7153" w:rsidRPr="00DA4934" w:rsidRDefault="00AC7153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203A1195" w14:textId="7B3AE1F9" w:rsidR="00AC7153" w:rsidRPr="00DA4934" w:rsidRDefault="00AC7153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1CFC0EC9" w14:textId="77777777" w:rsidR="00AC7153" w:rsidRPr="00DA4934" w:rsidRDefault="00AC7153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7413FAD0" w14:textId="40994B26" w:rsidR="00144D4E" w:rsidRPr="00DA4934" w:rsidRDefault="00144D4E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53E4DA27" w14:textId="186BFAFF" w:rsidR="00144D4E" w:rsidRPr="00DA4934" w:rsidRDefault="00144D4E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3B9FB820" w14:textId="0818DB5F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3CA4819C" w14:textId="41D876F5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28585B5D" w14:textId="4F953F4C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2BAA3355" w14:textId="3F844FF8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51FCAA45" w14:textId="1498A915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3F9B3B7C" w14:textId="6D0F2246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78A2C38C" w14:textId="1373AAA1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5765A7F2" w14:textId="5390521C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62AAD2B6" w14:textId="7224C9E5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86257BF" w14:textId="534FA858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31FA0D9D" w14:textId="1A45D2E2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3B7ECD1" w14:textId="324B0994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3BB3D19" w14:textId="3FAD9ADE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21B136A" w14:textId="68814983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42EE2106" w14:textId="5A8DB303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9196012" w14:textId="2DEBC72F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49453382" w14:textId="7E1AFDE8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6C8B979A" w14:textId="49A377B1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1F33A688" w14:textId="3940BF1D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3F0863E" w14:textId="7757F3C7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42FFF6D" w14:textId="056EE2F0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A04D5AD" w14:textId="46F394CC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sectPr w:rsidR="00473674" w:rsidSect="005858C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851" w:right="964" w:bottom="794" w:left="1134" w:header="964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873DC" w14:textId="77777777" w:rsidR="0042017A" w:rsidRDefault="0042017A" w:rsidP="008F4E98">
      <w:pPr>
        <w:pStyle w:val="a3"/>
      </w:pPr>
      <w:r>
        <w:separator/>
      </w:r>
    </w:p>
  </w:endnote>
  <w:endnote w:type="continuationSeparator" w:id="0">
    <w:p w14:paraId="2455417B" w14:textId="77777777" w:rsidR="0042017A" w:rsidRDefault="0042017A" w:rsidP="008F4E98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CA2C5" w14:textId="77777777" w:rsidR="00FE5C57" w:rsidRDefault="00FE5C57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4452086"/>
      <w:docPartObj>
        <w:docPartGallery w:val="Page Numbers (Bottom of Page)"/>
        <w:docPartUnique/>
      </w:docPartObj>
    </w:sdtPr>
    <w:sdtContent>
      <w:p w14:paraId="1C61AFE8" w14:textId="7772626B" w:rsidR="004D130F" w:rsidRDefault="004D130F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223D">
          <w:rPr>
            <w:noProof/>
          </w:rPr>
          <w:t>2</w:t>
        </w:r>
        <w:r>
          <w:fldChar w:fldCharType="end"/>
        </w:r>
      </w:p>
    </w:sdtContent>
  </w:sdt>
  <w:p w14:paraId="6AA628A7" w14:textId="77777777" w:rsidR="004D130F" w:rsidRDefault="004D130F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2D0D0" w14:textId="77777777" w:rsidR="00FE5C57" w:rsidRDefault="00FE5C5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8D720" w14:textId="77777777" w:rsidR="0042017A" w:rsidRDefault="0042017A" w:rsidP="008F4E98">
      <w:pPr>
        <w:pStyle w:val="a3"/>
      </w:pPr>
      <w:r>
        <w:separator/>
      </w:r>
    </w:p>
  </w:footnote>
  <w:footnote w:type="continuationSeparator" w:id="0">
    <w:p w14:paraId="12538F65" w14:textId="77777777" w:rsidR="0042017A" w:rsidRDefault="0042017A" w:rsidP="008F4E98">
      <w:pPr>
        <w:pStyle w:val="a3"/>
      </w:pPr>
      <w:r>
        <w:continuationSeparator/>
      </w:r>
    </w:p>
  </w:footnote>
  <w:footnote w:id="1">
    <w:p w14:paraId="773B1B95" w14:textId="28C0A929" w:rsidR="008E72F5" w:rsidRPr="00573CCD" w:rsidRDefault="008E72F5" w:rsidP="00573CCD">
      <w:pPr>
        <w:pStyle w:val="a8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9D765" w14:textId="77777777" w:rsidR="00FE5C57" w:rsidRDefault="00FE5C57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5"/>
      <w:tblW w:w="0" w:type="auto"/>
      <w:tblInd w:w="-5" w:type="dxa"/>
      <w:tblLook w:val="04A0" w:firstRow="1" w:lastRow="0" w:firstColumn="1" w:lastColumn="0" w:noHBand="0" w:noVBand="1"/>
    </w:tblPr>
    <w:tblGrid>
      <w:gridCol w:w="2835"/>
      <w:gridCol w:w="6402"/>
    </w:tblGrid>
    <w:tr w:rsidR="005A631D" w:rsidRPr="0005279D" w14:paraId="4CD71089" w14:textId="77777777" w:rsidTr="002C5284">
      <w:trPr>
        <w:trHeight w:val="681"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30E60FE" w14:textId="77777777" w:rsidR="005A631D" w:rsidRDefault="005A631D" w:rsidP="005A631D">
          <w:pPr>
            <w:pStyle w:val="ad"/>
            <w:jc w:val="center"/>
          </w:pPr>
          <w:r w:rsidRPr="00F17CE7">
            <w:rPr>
              <w:noProof/>
              <w:sz w:val="18"/>
              <w:szCs w:val="18"/>
            </w:rPr>
            <w:drawing>
              <wp:anchor distT="0" distB="0" distL="114300" distR="114300" simplePos="0" relativeHeight="251665408" behindDoc="0" locked="0" layoutInCell="1" allowOverlap="1" wp14:anchorId="71A2265E" wp14:editId="74A6D2BD">
                <wp:simplePos x="0" y="0"/>
                <wp:positionH relativeFrom="column">
                  <wp:posOffset>-61595</wp:posOffset>
                </wp:positionH>
                <wp:positionV relativeFrom="paragraph">
                  <wp:posOffset>635</wp:posOffset>
                </wp:positionV>
                <wp:extent cx="1800860" cy="371475"/>
                <wp:effectExtent l="0" t="0" r="8890" b="9525"/>
                <wp:wrapNone/>
                <wp:docPr id="2" name="Рисунок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86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40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E786C13" w14:textId="7FAD5B5A" w:rsidR="005A631D" w:rsidRPr="0005279D" w:rsidRDefault="005A631D" w:rsidP="005A631D">
          <w:pPr>
            <w:jc w:val="right"/>
            <w:rPr>
              <w:rFonts w:ascii="Arial" w:hAnsi="Arial" w:cs="Arial"/>
              <w:b/>
              <w:sz w:val="18"/>
              <w:szCs w:val="16"/>
              <w:lang w:val="uk-UA"/>
            </w:rPr>
          </w:pP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П</w:t>
          </w:r>
          <w:r>
            <w:rPr>
              <w:rFonts w:ascii="Arial" w:hAnsi="Arial" w:cs="Arial"/>
              <w:b/>
              <w:color w:val="FF0000"/>
              <w:szCs w:val="18"/>
              <w:lang w:val="uk-UA"/>
            </w:rPr>
            <w:t>рА</w:t>
          </w: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Т «КАМЕТ-СТАЛЬ»</w:t>
          </w:r>
        </w:p>
      </w:tc>
    </w:tr>
  </w:tbl>
  <w:p w14:paraId="75D2424F" w14:textId="77777777" w:rsidR="004D130F" w:rsidRPr="00D6518B" w:rsidRDefault="004D130F">
    <w:pPr>
      <w:pStyle w:val="ad"/>
      <w:rPr>
        <w:sz w:val="16"/>
        <w:szCs w:val="16"/>
        <w:lang w:val="uk-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5"/>
      <w:tblW w:w="0" w:type="auto"/>
      <w:tblInd w:w="-5" w:type="dxa"/>
      <w:tblLook w:val="04A0" w:firstRow="1" w:lastRow="0" w:firstColumn="1" w:lastColumn="0" w:noHBand="0" w:noVBand="1"/>
    </w:tblPr>
    <w:tblGrid>
      <w:gridCol w:w="1572"/>
      <w:gridCol w:w="1914"/>
      <w:gridCol w:w="1550"/>
      <w:gridCol w:w="974"/>
      <w:gridCol w:w="3804"/>
    </w:tblGrid>
    <w:tr w:rsidR="00195CDD" w:rsidRPr="00D6744D" w14:paraId="03F05984" w14:textId="77777777" w:rsidTr="00195CDD">
      <w:trPr>
        <w:trHeight w:val="681"/>
      </w:trPr>
      <w:tc>
        <w:tcPr>
          <w:tcW w:w="157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1F82D3" w14:textId="677CE614" w:rsidR="00195CDD" w:rsidRPr="00D6744D" w:rsidRDefault="00195CDD" w:rsidP="00F86A46">
          <w:pPr>
            <w:pStyle w:val="ad"/>
            <w:jc w:val="center"/>
            <w:rPr>
              <w:rFonts w:ascii="Arial" w:hAnsi="Arial" w:cs="Arial"/>
              <w:lang w:val="uk-UA"/>
            </w:rPr>
          </w:pPr>
          <w:r w:rsidRPr="00D6744D">
            <w:rPr>
              <w:rFonts w:ascii="Arial" w:hAnsi="Arial" w:cs="Arial"/>
              <w:noProof/>
              <w:sz w:val="18"/>
              <w:szCs w:val="18"/>
            </w:rPr>
            <w:drawing>
              <wp:anchor distT="0" distB="0" distL="114300" distR="114300" simplePos="0" relativeHeight="251663360" behindDoc="0" locked="0" layoutInCell="1" allowOverlap="1" wp14:anchorId="1FB240CC" wp14:editId="2839A8F5">
                <wp:simplePos x="0" y="0"/>
                <wp:positionH relativeFrom="column">
                  <wp:posOffset>-61595</wp:posOffset>
                </wp:positionH>
                <wp:positionV relativeFrom="paragraph">
                  <wp:posOffset>48260</wp:posOffset>
                </wp:positionV>
                <wp:extent cx="1800000" cy="371298"/>
                <wp:effectExtent l="0" t="0" r="0" b="0"/>
                <wp:wrapNone/>
                <wp:docPr id="16" name="Рисунок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3712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6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3AF5A2C" w14:textId="77777777" w:rsidR="00195CDD" w:rsidRPr="00195CDD" w:rsidRDefault="00195CDD" w:rsidP="00C45C30">
          <w:pPr>
            <w:jc w:val="right"/>
            <w:rPr>
              <w:rFonts w:ascii="Arial" w:hAnsi="Arial" w:cs="Arial"/>
              <w:b/>
              <w:color w:val="FF0000"/>
              <w:szCs w:val="18"/>
              <w:lang w:val="uk-UA"/>
            </w:rPr>
          </w:pPr>
        </w:p>
      </w:tc>
      <w:tc>
        <w:tcPr>
          <w:tcW w:w="4778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14:paraId="02EAC767" w14:textId="06987064" w:rsidR="00195CDD" w:rsidRPr="00D6744D" w:rsidRDefault="00195CDD" w:rsidP="00C45C30">
          <w:pPr>
            <w:jc w:val="right"/>
            <w:rPr>
              <w:rFonts w:ascii="Arial" w:hAnsi="Arial" w:cs="Arial"/>
              <w:b/>
              <w:sz w:val="18"/>
              <w:szCs w:val="18"/>
              <w:lang w:val="uk-UA"/>
            </w:rPr>
          </w:pP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П</w:t>
          </w:r>
          <w:r w:rsidR="00FE5C57">
            <w:rPr>
              <w:rFonts w:ascii="Arial" w:hAnsi="Arial" w:cs="Arial"/>
              <w:b/>
              <w:color w:val="FF0000"/>
              <w:szCs w:val="18"/>
              <w:lang w:val="uk-UA"/>
            </w:rPr>
            <w:t>рА</w:t>
          </w: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Т «КАМЕТ-СТАЛЬ»</w:t>
          </w:r>
        </w:p>
      </w:tc>
    </w:tr>
    <w:tr w:rsidR="00195CDD" w:rsidRPr="003804C4" w14:paraId="5784E0D5" w14:textId="77777777" w:rsidTr="00195CDD">
      <w:tc>
        <w:tcPr>
          <w:tcW w:w="348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5DC170C8" w14:textId="77777777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</w:tc>
      <w:tc>
        <w:tcPr>
          <w:tcW w:w="252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6A6DF0B" w14:textId="4922F944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3AC77B69" w14:textId="3F2E0394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11D62E35" w14:textId="77777777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60B77088" w14:textId="77777777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565636E1" w14:textId="084EB66E" w:rsidR="00195CDD" w:rsidRPr="00D6744D" w:rsidRDefault="00195CDD" w:rsidP="00F86A46">
          <w:pPr>
            <w:pStyle w:val="ad"/>
            <w:jc w:val="right"/>
            <w:rPr>
              <w:rFonts w:ascii="Arial" w:hAnsi="Arial" w:cs="Arial"/>
              <w:lang w:val="uk-UA"/>
            </w:rPr>
          </w:pPr>
        </w:p>
      </w:tc>
      <w:tc>
        <w:tcPr>
          <w:tcW w:w="3804" w:type="dxa"/>
          <w:tcBorders>
            <w:top w:val="nil"/>
            <w:left w:val="nil"/>
            <w:bottom w:val="nil"/>
            <w:right w:val="nil"/>
          </w:tcBorders>
        </w:tcPr>
        <w:p w14:paraId="44844442" w14:textId="050E7C42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 xml:space="preserve">Місцезнаходження: 51901, Дніпропетровська обл., м. </w:t>
          </w:r>
          <w:proofErr w:type="spellStart"/>
          <w:r w:rsidRPr="00D6744D">
            <w:rPr>
              <w:rFonts w:ascii="Arial" w:hAnsi="Arial" w:cs="Arial"/>
              <w:sz w:val="18"/>
              <w:szCs w:val="18"/>
              <w:lang w:val="uk-UA"/>
            </w:rPr>
            <w:t>Кам’янське</w:t>
          </w:r>
          <w:proofErr w:type="spellEnd"/>
          <w:r w:rsidRPr="00D6744D">
            <w:rPr>
              <w:rFonts w:ascii="Arial" w:hAnsi="Arial" w:cs="Arial"/>
              <w:sz w:val="18"/>
              <w:szCs w:val="18"/>
              <w:lang w:val="uk-UA"/>
            </w:rPr>
            <w:t xml:space="preserve">, вул. </w:t>
          </w:r>
          <w:proofErr w:type="spellStart"/>
          <w:r w:rsidRPr="00D6744D">
            <w:rPr>
              <w:rFonts w:ascii="Arial" w:hAnsi="Arial" w:cs="Arial"/>
              <w:sz w:val="18"/>
              <w:szCs w:val="18"/>
              <w:lang w:val="uk-UA"/>
            </w:rPr>
            <w:t>Колеусівська</w:t>
          </w:r>
          <w:proofErr w:type="spellEnd"/>
          <w:r w:rsidRPr="00D6744D">
            <w:rPr>
              <w:rFonts w:ascii="Arial" w:hAnsi="Arial" w:cs="Arial"/>
              <w:sz w:val="18"/>
              <w:szCs w:val="18"/>
              <w:lang w:val="uk-UA"/>
            </w:rPr>
            <w:t>, буд.</w:t>
          </w:r>
          <w:r w:rsidRPr="00D6744D">
            <w:rPr>
              <w:rFonts w:ascii="Arial" w:hAnsi="Arial" w:cs="Arial"/>
              <w:color w:val="FF0000"/>
              <w:sz w:val="18"/>
              <w:szCs w:val="18"/>
              <w:lang w:val="uk-UA"/>
            </w:rPr>
            <w:t xml:space="preserve"> </w:t>
          </w:r>
          <w:r w:rsidRPr="00D6744D">
            <w:rPr>
              <w:rFonts w:ascii="Arial" w:hAnsi="Arial" w:cs="Arial"/>
              <w:sz w:val="18"/>
              <w:szCs w:val="18"/>
              <w:lang w:val="uk-UA"/>
            </w:rPr>
            <w:t>1</w:t>
          </w:r>
        </w:p>
        <w:p w14:paraId="213B6EBF" w14:textId="4D7F8917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Код ЄДРПОУ 05393085. ІПН 053930804037.</w:t>
          </w:r>
        </w:p>
        <w:p w14:paraId="26B6AE23" w14:textId="77777777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п/р: UA 633348510000000002600339295</w:t>
          </w:r>
        </w:p>
        <w:p w14:paraId="001455E7" w14:textId="3EA7EEA0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в АТ «ПУМБ»</w:t>
          </w:r>
        </w:p>
        <w:p w14:paraId="27304175" w14:textId="12A36589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proofErr w:type="spellStart"/>
          <w:r w:rsidRPr="00D6744D">
            <w:rPr>
              <w:rFonts w:ascii="Arial" w:hAnsi="Arial" w:cs="Arial"/>
              <w:sz w:val="18"/>
              <w:szCs w:val="18"/>
              <w:lang w:val="uk-UA"/>
            </w:rPr>
            <w:t>Тел</w:t>
          </w:r>
          <w:proofErr w:type="spellEnd"/>
          <w:r w:rsidRPr="00D6744D">
            <w:rPr>
              <w:rFonts w:ascii="Arial" w:hAnsi="Arial" w:cs="Arial"/>
              <w:sz w:val="18"/>
              <w:szCs w:val="18"/>
              <w:lang w:val="uk-UA"/>
            </w:rPr>
            <w:t>.: (0569) 56 79 83</w:t>
          </w:r>
        </w:p>
        <w:p w14:paraId="014BE460" w14:textId="6C3B710A" w:rsidR="00195CDD" w:rsidRPr="00D6744D" w:rsidRDefault="00195CDD" w:rsidP="007907BD">
          <w:pPr>
            <w:pStyle w:val="ad"/>
            <w:jc w:val="right"/>
            <w:rPr>
              <w:rFonts w:ascii="Arial" w:hAnsi="Arial" w:cs="Arial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E-mail:</w:t>
          </w:r>
          <w:r w:rsidRPr="00D6744D">
            <w:rPr>
              <w:rFonts w:ascii="Arial" w:hAnsi="Arial" w:cs="Arial"/>
              <w:lang w:val="uk-UA"/>
            </w:rPr>
            <w:t xml:space="preserve"> </w:t>
          </w:r>
          <w:hyperlink r:id="rId2" w:history="1">
            <w:r w:rsidRPr="00D6744D">
              <w:rPr>
                <w:rStyle w:val="ab"/>
                <w:rFonts w:ascii="Arial" w:hAnsi="Arial" w:cs="Arial"/>
                <w:color w:val="000000" w:themeColor="text1"/>
                <w:sz w:val="18"/>
                <w:szCs w:val="18"/>
                <w:lang w:val="uk-UA"/>
              </w:rPr>
              <w:t>office.dkhz@metinvestholding.com</w:t>
            </w:r>
          </w:hyperlink>
        </w:p>
      </w:tc>
    </w:tr>
  </w:tbl>
  <w:p w14:paraId="28CB5888" w14:textId="77777777" w:rsidR="004D130F" w:rsidRPr="00D6744D" w:rsidRDefault="004D130F" w:rsidP="00947CCB">
    <w:pPr>
      <w:rPr>
        <w:rFonts w:ascii="Arial" w:hAnsi="Arial" w:cs="Arial"/>
        <w:b/>
        <w:bCs/>
        <w:sz w:val="18"/>
        <w:szCs w:val="1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058E9"/>
    <w:multiLevelType w:val="hybridMultilevel"/>
    <w:tmpl w:val="BBF8AA02"/>
    <w:lvl w:ilvl="0" w:tplc="7F6A97B0">
      <w:start w:val="1"/>
      <w:numFmt w:val="decimal"/>
      <w:suff w:val="space"/>
      <w:lvlText w:val="%1."/>
      <w:lvlJc w:val="left"/>
      <w:pPr>
        <w:ind w:left="1287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252418D"/>
    <w:multiLevelType w:val="hybridMultilevel"/>
    <w:tmpl w:val="66900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A655AE"/>
    <w:multiLevelType w:val="hybridMultilevel"/>
    <w:tmpl w:val="89B2E6FE"/>
    <w:lvl w:ilvl="0" w:tplc="7A3EFBE4">
      <w:start w:val="1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F834E8F"/>
    <w:multiLevelType w:val="hybridMultilevel"/>
    <w:tmpl w:val="8892CCA4"/>
    <w:lvl w:ilvl="0" w:tplc="5F9A2C1C">
      <w:start w:val="57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B1EBD"/>
    <w:multiLevelType w:val="hybridMultilevel"/>
    <w:tmpl w:val="C3BC9634"/>
    <w:lvl w:ilvl="0" w:tplc="7E56112A">
      <w:start w:val="2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6813611A"/>
    <w:multiLevelType w:val="hybridMultilevel"/>
    <w:tmpl w:val="88468048"/>
    <w:lvl w:ilvl="0" w:tplc="3CAE58E4">
      <w:start w:val="1"/>
      <w:numFmt w:val="bullet"/>
      <w:suff w:val="space"/>
      <w:lvlText w:val="-"/>
      <w:lvlJc w:val="left"/>
      <w:pPr>
        <w:ind w:left="1494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2C71BF1"/>
    <w:multiLevelType w:val="hybridMultilevel"/>
    <w:tmpl w:val="3E12B802"/>
    <w:lvl w:ilvl="0" w:tplc="28280C18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123859"/>
    <w:multiLevelType w:val="hybridMultilevel"/>
    <w:tmpl w:val="2C7AC8A6"/>
    <w:lvl w:ilvl="0" w:tplc="9DBA730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1992218">
    <w:abstractNumId w:val="6"/>
  </w:num>
  <w:num w:numId="2" w16cid:durableId="1936670922">
    <w:abstractNumId w:val="1"/>
  </w:num>
  <w:num w:numId="3" w16cid:durableId="769159849">
    <w:abstractNumId w:val="4"/>
  </w:num>
  <w:num w:numId="4" w16cid:durableId="243295698">
    <w:abstractNumId w:val="7"/>
  </w:num>
  <w:num w:numId="5" w16cid:durableId="944381037">
    <w:abstractNumId w:val="5"/>
  </w:num>
  <w:num w:numId="6" w16cid:durableId="2093042625">
    <w:abstractNumId w:val="2"/>
  </w:num>
  <w:num w:numId="7" w16cid:durableId="155196207">
    <w:abstractNumId w:val="3"/>
  </w:num>
  <w:num w:numId="8" w16cid:durableId="103200131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B79"/>
    <w:rsid w:val="0000013B"/>
    <w:rsid w:val="00000EAD"/>
    <w:rsid w:val="00000FEA"/>
    <w:rsid w:val="0000123C"/>
    <w:rsid w:val="00002A3B"/>
    <w:rsid w:val="0000601F"/>
    <w:rsid w:val="0000664F"/>
    <w:rsid w:val="00011757"/>
    <w:rsid w:val="00011D7D"/>
    <w:rsid w:val="00013555"/>
    <w:rsid w:val="0001746B"/>
    <w:rsid w:val="000178D4"/>
    <w:rsid w:val="00020194"/>
    <w:rsid w:val="00021171"/>
    <w:rsid w:val="000242F0"/>
    <w:rsid w:val="00025CF6"/>
    <w:rsid w:val="00026C6E"/>
    <w:rsid w:val="00027156"/>
    <w:rsid w:val="00027ADF"/>
    <w:rsid w:val="00027D58"/>
    <w:rsid w:val="00034B88"/>
    <w:rsid w:val="00035716"/>
    <w:rsid w:val="00035D2A"/>
    <w:rsid w:val="00035E23"/>
    <w:rsid w:val="00036B44"/>
    <w:rsid w:val="000420FD"/>
    <w:rsid w:val="0004286D"/>
    <w:rsid w:val="000433E8"/>
    <w:rsid w:val="00043611"/>
    <w:rsid w:val="00043F83"/>
    <w:rsid w:val="000443AD"/>
    <w:rsid w:val="00047BDB"/>
    <w:rsid w:val="00051076"/>
    <w:rsid w:val="0005150F"/>
    <w:rsid w:val="00051C31"/>
    <w:rsid w:val="00051C73"/>
    <w:rsid w:val="0005250B"/>
    <w:rsid w:val="0005279D"/>
    <w:rsid w:val="00053954"/>
    <w:rsid w:val="000541C2"/>
    <w:rsid w:val="000548BD"/>
    <w:rsid w:val="00054973"/>
    <w:rsid w:val="000564E2"/>
    <w:rsid w:val="0005766A"/>
    <w:rsid w:val="00057DA1"/>
    <w:rsid w:val="0006001C"/>
    <w:rsid w:val="0006154C"/>
    <w:rsid w:val="0006210A"/>
    <w:rsid w:val="0006348F"/>
    <w:rsid w:val="00065385"/>
    <w:rsid w:val="00065D7C"/>
    <w:rsid w:val="000669E3"/>
    <w:rsid w:val="00066D5E"/>
    <w:rsid w:val="000672B7"/>
    <w:rsid w:val="00067BA9"/>
    <w:rsid w:val="00070420"/>
    <w:rsid w:val="00070619"/>
    <w:rsid w:val="0007159C"/>
    <w:rsid w:val="00072CC7"/>
    <w:rsid w:val="000731D4"/>
    <w:rsid w:val="0007340F"/>
    <w:rsid w:val="000735D5"/>
    <w:rsid w:val="00073DC4"/>
    <w:rsid w:val="0007693F"/>
    <w:rsid w:val="0007795D"/>
    <w:rsid w:val="00077A40"/>
    <w:rsid w:val="00080686"/>
    <w:rsid w:val="000813FB"/>
    <w:rsid w:val="000820FD"/>
    <w:rsid w:val="000832DB"/>
    <w:rsid w:val="00087465"/>
    <w:rsid w:val="00090879"/>
    <w:rsid w:val="000913AB"/>
    <w:rsid w:val="00091FEA"/>
    <w:rsid w:val="00092FE6"/>
    <w:rsid w:val="000935B5"/>
    <w:rsid w:val="00094314"/>
    <w:rsid w:val="00096697"/>
    <w:rsid w:val="000A04F7"/>
    <w:rsid w:val="000A26A7"/>
    <w:rsid w:val="000A2865"/>
    <w:rsid w:val="000A3392"/>
    <w:rsid w:val="000A3869"/>
    <w:rsid w:val="000A46F7"/>
    <w:rsid w:val="000A5BE0"/>
    <w:rsid w:val="000B0D8E"/>
    <w:rsid w:val="000B1CBD"/>
    <w:rsid w:val="000B1E48"/>
    <w:rsid w:val="000B3325"/>
    <w:rsid w:val="000B4E7F"/>
    <w:rsid w:val="000B53EE"/>
    <w:rsid w:val="000C06D0"/>
    <w:rsid w:val="000C142A"/>
    <w:rsid w:val="000C1ACE"/>
    <w:rsid w:val="000C4336"/>
    <w:rsid w:val="000C581D"/>
    <w:rsid w:val="000C5D48"/>
    <w:rsid w:val="000C6CD1"/>
    <w:rsid w:val="000C6D51"/>
    <w:rsid w:val="000D0E39"/>
    <w:rsid w:val="000D18C8"/>
    <w:rsid w:val="000D426E"/>
    <w:rsid w:val="000D5499"/>
    <w:rsid w:val="000D66A8"/>
    <w:rsid w:val="000D6BBE"/>
    <w:rsid w:val="000D6DC6"/>
    <w:rsid w:val="000E08A8"/>
    <w:rsid w:val="000E1309"/>
    <w:rsid w:val="000E1E17"/>
    <w:rsid w:val="000E3775"/>
    <w:rsid w:val="000E411C"/>
    <w:rsid w:val="000E47AA"/>
    <w:rsid w:val="000E49B3"/>
    <w:rsid w:val="000E4D97"/>
    <w:rsid w:val="000E50CF"/>
    <w:rsid w:val="000E5726"/>
    <w:rsid w:val="000E5BFB"/>
    <w:rsid w:val="000E63F4"/>
    <w:rsid w:val="000E71D9"/>
    <w:rsid w:val="000F1590"/>
    <w:rsid w:val="000F229B"/>
    <w:rsid w:val="000F2641"/>
    <w:rsid w:val="000F27D2"/>
    <w:rsid w:val="000F32EE"/>
    <w:rsid w:val="000F332E"/>
    <w:rsid w:val="000F4768"/>
    <w:rsid w:val="000F68CB"/>
    <w:rsid w:val="001021A2"/>
    <w:rsid w:val="00103436"/>
    <w:rsid w:val="001053DD"/>
    <w:rsid w:val="00105DDB"/>
    <w:rsid w:val="001064E2"/>
    <w:rsid w:val="00107A61"/>
    <w:rsid w:val="00107F53"/>
    <w:rsid w:val="001104C7"/>
    <w:rsid w:val="00112FC5"/>
    <w:rsid w:val="00113BE9"/>
    <w:rsid w:val="00115106"/>
    <w:rsid w:val="00116008"/>
    <w:rsid w:val="00116296"/>
    <w:rsid w:val="00116F40"/>
    <w:rsid w:val="00117B42"/>
    <w:rsid w:val="00117DCB"/>
    <w:rsid w:val="00117E67"/>
    <w:rsid w:val="00117F36"/>
    <w:rsid w:val="001206BC"/>
    <w:rsid w:val="001218D8"/>
    <w:rsid w:val="001221E0"/>
    <w:rsid w:val="00124D9F"/>
    <w:rsid w:val="001253CD"/>
    <w:rsid w:val="00126609"/>
    <w:rsid w:val="0012735F"/>
    <w:rsid w:val="00131228"/>
    <w:rsid w:val="001328D8"/>
    <w:rsid w:val="00132E25"/>
    <w:rsid w:val="00134919"/>
    <w:rsid w:val="00134D5C"/>
    <w:rsid w:val="001352FA"/>
    <w:rsid w:val="00135D2B"/>
    <w:rsid w:val="001360B4"/>
    <w:rsid w:val="00136380"/>
    <w:rsid w:val="00137C8A"/>
    <w:rsid w:val="00140043"/>
    <w:rsid w:val="00142E22"/>
    <w:rsid w:val="00143A86"/>
    <w:rsid w:val="001445CD"/>
    <w:rsid w:val="00144D4E"/>
    <w:rsid w:val="00144D9A"/>
    <w:rsid w:val="001452BA"/>
    <w:rsid w:val="00145FF1"/>
    <w:rsid w:val="00147401"/>
    <w:rsid w:val="0015571F"/>
    <w:rsid w:val="00155DC1"/>
    <w:rsid w:val="00156FF1"/>
    <w:rsid w:val="001574D3"/>
    <w:rsid w:val="00157EB5"/>
    <w:rsid w:val="00160144"/>
    <w:rsid w:val="00161992"/>
    <w:rsid w:val="00164BE0"/>
    <w:rsid w:val="00164D46"/>
    <w:rsid w:val="00165193"/>
    <w:rsid w:val="00167210"/>
    <w:rsid w:val="00167968"/>
    <w:rsid w:val="00167A9E"/>
    <w:rsid w:val="00173870"/>
    <w:rsid w:val="00174756"/>
    <w:rsid w:val="0017596D"/>
    <w:rsid w:val="00175F39"/>
    <w:rsid w:val="001772E5"/>
    <w:rsid w:val="00177DE6"/>
    <w:rsid w:val="00177F81"/>
    <w:rsid w:val="00177F8B"/>
    <w:rsid w:val="00180A49"/>
    <w:rsid w:val="00180FF6"/>
    <w:rsid w:val="00182CCA"/>
    <w:rsid w:val="001836A0"/>
    <w:rsid w:val="001838BB"/>
    <w:rsid w:val="00184BC3"/>
    <w:rsid w:val="00186BE0"/>
    <w:rsid w:val="00187C31"/>
    <w:rsid w:val="001904F6"/>
    <w:rsid w:val="001910F9"/>
    <w:rsid w:val="00191FC7"/>
    <w:rsid w:val="00192D24"/>
    <w:rsid w:val="00192D64"/>
    <w:rsid w:val="00192F5E"/>
    <w:rsid w:val="00194121"/>
    <w:rsid w:val="00194437"/>
    <w:rsid w:val="001948BF"/>
    <w:rsid w:val="0019497A"/>
    <w:rsid w:val="00195CDD"/>
    <w:rsid w:val="00196548"/>
    <w:rsid w:val="001A0028"/>
    <w:rsid w:val="001A084D"/>
    <w:rsid w:val="001A1FD4"/>
    <w:rsid w:val="001A6A71"/>
    <w:rsid w:val="001A7FBD"/>
    <w:rsid w:val="001B006F"/>
    <w:rsid w:val="001B01BF"/>
    <w:rsid w:val="001B078D"/>
    <w:rsid w:val="001B1CD6"/>
    <w:rsid w:val="001B2803"/>
    <w:rsid w:val="001B3F89"/>
    <w:rsid w:val="001B43C4"/>
    <w:rsid w:val="001B71FD"/>
    <w:rsid w:val="001C0A09"/>
    <w:rsid w:val="001C310C"/>
    <w:rsid w:val="001C5327"/>
    <w:rsid w:val="001C56F6"/>
    <w:rsid w:val="001C5716"/>
    <w:rsid w:val="001C5A25"/>
    <w:rsid w:val="001C5B0F"/>
    <w:rsid w:val="001C5D66"/>
    <w:rsid w:val="001C70E9"/>
    <w:rsid w:val="001D0797"/>
    <w:rsid w:val="001D106B"/>
    <w:rsid w:val="001D1197"/>
    <w:rsid w:val="001D1346"/>
    <w:rsid w:val="001D1751"/>
    <w:rsid w:val="001D1F96"/>
    <w:rsid w:val="001D2281"/>
    <w:rsid w:val="001D6A76"/>
    <w:rsid w:val="001D6DED"/>
    <w:rsid w:val="001E0BFA"/>
    <w:rsid w:val="001E2380"/>
    <w:rsid w:val="001E27B4"/>
    <w:rsid w:val="001E3A77"/>
    <w:rsid w:val="001E56EE"/>
    <w:rsid w:val="001E5EE7"/>
    <w:rsid w:val="001E61FA"/>
    <w:rsid w:val="001E6B3F"/>
    <w:rsid w:val="001E6B90"/>
    <w:rsid w:val="001F00FD"/>
    <w:rsid w:val="001F0670"/>
    <w:rsid w:val="001F151E"/>
    <w:rsid w:val="001F3B74"/>
    <w:rsid w:val="001F6CD3"/>
    <w:rsid w:val="001F6DC7"/>
    <w:rsid w:val="002022A2"/>
    <w:rsid w:val="00202C3C"/>
    <w:rsid w:val="002048B3"/>
    <w:rsid w:val="00204922"/>
    <w:rsid w:val="00204D20"/>
    <w:rsid w:val="0020587B"/>
    <w:rsid w:val="00205BF8"/>
    <w:rsid w:val="00205E1A"/>
    <w:rsid w:val="0021026D"/>
    <w:rsid w:val="00210360"/>
    <w:rsid w:val="002115B1"/>
    <w:rsid w:val="00211754"/>
    <w:rsid w:val="0021305A"/>
    <w:rsid w:val="002163F4"/>
    <w:rsid w:val="00220144"/>
    <w:rsid w:val="002227C3"/>
    <w:rsid w:val="002228DB"/>
    <w:rsid w:val="00222A68"/>
    <w:rsid w:val="00223EF9"/>
    <w:rsid w:val="00224537"/>
    <w:rsid w:val="00224E91"/>
    <w:rsid w:val="0022592A"/>
    <w:rsid w:val="00225A5B"/>
    <w:rsid w:val="00225BD3"/>
    <w:rsid w:val="00226AD4"/>
    <w:rsid w:val="00226B0E"/>
    <w:rsid w:val="00227B9B"/>
    <w:rsid w:val="00230E9C"/>
    <w:rsid w:val="00231082"/>
    <w:rsid w:val="002339A2"/>
    <w:rsid w:val="002406C3"/>
    <w:rsid w:val="002408D7"/>
    <w:rsid w:val="00240C64"/>
    <w:rsid w:val="0024152E"/>
    <w:rsid w:val="00244DA7"/>
    <w:rsid w:val="00244E56"/>
    <w:rsid w:val="00246378"/>
    <w:rsid w:val="0024681A"/>
    <w:rsid w:val="00246B9C"/>
    <w:rsid w:val="00250790"/>
    <w:rsid w:val="00251170"/>
    <w:rsid w:val="00253588"/>
    <w:rsid w:val="00253937"/>
    <w:rsid w:val="0025393D"/>
    <w:rsid w:val="0025470A"/>
    <w:rsid w:val="002554D4"/>
    <w:rsid w:val="00255CCF"/>
    <w:rsid w:val="0025762E"/>
    <w:rsid w:val="002601C6"/>
    <w:rsid w:val="00260B14"/>
    <w:rsid w:val="00260C0F"/>
    <w:rsid w:val="00260D31"/>
    <w:rsid w:val="00262331"/>
    <w:rsid w:val="002623B6"/>
    <w:rsid w:val="002624F5"/>
    <w:rsid w:val="0026265B"/>
    <w:rsid w:val="0026301D"/>
    <w:rsid w:val="00264276"/>
    <w:rsid w:val="0026434B"/>
    <w:rsid w:val="00266218"/>
    <w:rsid w:val="00267DBF"/>
    <w:rsid w:val="0027010F"/>
    <w:rsid w:val="0027126D"/>
    <w:rsid w:val="00272314"/>
    <w:rsid w:val="00272505"/>
    <w:rsid w:val="002742B9"/>
    <w:rsid w:val="00274FA9"/>
    <w:rsid w:val="0027654A"/>
    <w:rsid w:val="0028058F"/>
    <w:rsid w:val="00280925"/>
    <w:rsid w:val="00282328"/>
    <w:rsid w:val="002831AD"/>
    <w:rsid w:val="002845DA"/>
    <w:rsid w:val="00284C42"/>
    <w:rsid w:val="00285BD1"/>
    <w:rsid w:val="00287320"/>
    <w:rsid w:val="00287C54"/>
    <w:rsid w:val="002930F2"/>
    <w:rsid w:val="0029443C"/>
    <w:rsid w:val="002956C2"/>
    <w:rsid w:val="002956E5"/>
    <w:rsid w:val="00296408"/>
    <w:rsid w:val="0029756F"/>
    <w:rsid w:val="002A1451"/>
    <w:rsid w:val="002A21F2"/>
    <w:rsid w:val="002A2D5D"/>
    <w:rsid w:val="002A34BC"/>
    <w:rsid w:val="002A40F4"/>
    <w:rsid w:val="002A5CBD"/>
    <w:rsid w:val="002A5E45"/>
    <w:rsid w:val="002A6D62"/>
    <w:rsid w:val="002A725C"/>
    <w:rsid w:val="002A7318"/>
    <w:rsid w:val="002A7813"/>
    <w:rsid w:val="002B066C"/>
    <w:rsid w:val="002B3059"/>
    <w:rsid w:val="002B3AFC"/>
    <w:rsid w:val="002B409F"/>
    <w:rsid w:val="002B5618"/>
    <w:rsid w:val="002B5825"/>
    <w:rsid w:val="002B61A0"/>
    <w:rsid w:val="002B6500"/>
    <w:rsid w:val="002B6C18"/>
    <w:rsid w:val="002C1A1C"/>
    <w:rsid w:val="002C2849"/>
    <w:rsid w:val="002C355E"/>
    <w:rsid w:val="002C4AD6"/>
    <w:rsid w:val="002C5B46"/>
    <w:rsid w:val="002D3392"/>
    <w:rsid w:val="002D4FBD"/>
    <w:rsid w:val="002E09AB"/>
    <w:rsid w:val="002E100B"/>
    <w:rsid w:val="002E1037"/>
    <w:rsid w:val="002E3C78"/>
    <w:rsid w:val="002E7D40"/>
    <w:rsid w:val="002F202A"/>
    <w:rsid w:val="002F21B1"/>
    <w:rsid w:val="002F2938"/>
    <w:rsid w:val="002F3581"/>
    <w:rsid w:val="002F3992"/>
    <w:rsid w:val="002F596D"/>
    <w:rsid w:val="002F5E57"/>
    <w:rsid w:val="002F645B"/>
    <w:rsid w:val="002F6A5F"/>
    <w:rsid w:val="002F7653"/>
    <w:rsid w:val="00300C75"/>
    <w:rsid w:val="0030142B"/>
    <w:rsid w:val="003048D7"/>
    <w:rsid w:val="003074F7"/>
    <w:rsid w:val="00312AB3"/>
    <w:rsid w:val="0031345B"/>
    <w:rsid w:val="0031380D"/>
    <w:rsid w:val="003150C1"/>
    <w:rsid w:val="003151C0"/>
    <w:rsid w:val="00321EFD"/>
    <w:rsid w:val="0032330D"/>
    <w:rsid w:val="0032363E"/>
    <w:rsid w:val="00323886"/>
    <w:rsid w:val="003240CC"/>
    <w:rsid w:val="0032539F"/>
    <w:rsid w:val="0032560A"/>
    <w:rsid w:val="00327742"/>
    <w:rsid w:val="00331292"/>
    <w:rsid w:val="00331613"/>
    <w:rsid w:val="00331A21"/>
    <w:rsid w:val="00333D1E"/>
    <w:rsid w:val="00334872"/>
    <w:rsid w:val="00335B11"/>
    <w:rsid w:val="00335F46"/>
    <w:rsid w:val="00336998"/>
    <w:rsid w:val="00340A7C"/>
    <w:rsid w:val="00341412"/>
    <w:rsid w:val="003421B1"/>
    <w:rsid w:val="003434EE"/>
    <w:rsid w:val="003435EC"/>
    <w:rsid w:val="00344465"/>
    <w:rsid w:val="003462D2"/>
    <w:rsid w:val="00347295"/>
    <w:rsid w:val="00350BBB"/>
    <w:rsid w:val="003542B4"/>
    <w:rsid w:val="00354A1E"/>
    <w:rsid w:val="00354B1C"/>
    <w:rsid w:val="00354DA7"/>
    <w:rsid w:val="0035661C"/>
    <w:rsid w:val="00357C33"/>
    <w:rsid w:val="00357D82"/>
    <w:rsid w:val="003602F4"/>
    <w:rsid w:val="00360EB4"/>
    <w:rsid w:val="0036123A"/>
    <w:rsid w:val="003613CF"/>
    <w:rsid w:val="003616EC"/>
    <w:rsid w:val="00362883"/>
    <w:rsid w:val="00363211"/>
    <w:rsid w:val="00363E2E"/>
    <w:rsid w:val="00365037"/>
    <w:rsid w:val="003650FE"/>
    <w:rsid w:val="00365DDF"/>
    <w:rsid w:val="003660C5"/>
    <w:rsid w:val="00367DA8"/>
    <w:rsid w:val="003707DE"/>
    <w:rsid w:val="00372366"/>
    <w:rsid w:val="003726AF"/>
    <w:rsid w:val="00374083"/>
    <w:rsid w:val="0037470C"/>
    <w:rsid w:val="00376652"/>
    <w:rsid w:val="00376EDF"/>
    <w:rsid w:val="003804C4"/>
    <w:rsid w:val="003810C4"/>
    <w:rsid w:val="00381573"/>
    <w:rsid w:val="00381A64"/>
    <w:rsid w:val="00381DFF"/>
    <w:rsid w:val="00382D52"/>
    <w:rsid w:val="00383701"/>
    <w:rsid w:val="00384565"/>
    <w:rsid w:val="00384B41"/>
    <w:rsid w:val="0038590D"/>
    <w:rsid w:val="00385943"/>
    <w:rsid w:val="00385EA2"/>
    <w:rsid w:val="00386110"/>
    <w:rsid w:val="00387AF0"/>
    <w:rsid w:val="00387C7D"/>
    <w:rsid w:val="00390740"/>
    <w:rsid w:val="00391D8B"/>
    <w:rsid w:val="003953D9"/>
    <w:rsid w:val="00395964"/>
    <w:rsid w:val="00396354"/>
    <w:rsid w:val="003964B5"/>
    <w:rsid w:val="00396D82"/>
    <w:rsid w:val="00397D6A"/>
    <w:rsid w:val="003A0D8E"/>
    <w:rsid w:val="003A0E77"/>
    <w:rsid w:val="003A23D5"/>
    <w:rsid w:val="003A28F7"/>
    <w:rsid w:val="003A2AE2"/>
    <w:rsid w:val="003A3D99"/>
    <w:rsid w:val="003A42A3"/>
    <w:rsid w:val="003A503A"/>
    <w:rsid w:val="003A5383"/>
    <w:rsid w:val="003A54E7"/>
    <w:rsid w:val="003A6557"/>
    <w:rsid w:val="003A6752"/>
    <w:rsid w:val="003A6C28"/>
    <w:rsid w:val="003B04D1"/>
    <w:rsid w:val="003B0B92"/>
    <w:rsid w:val="003B2405"/>
    <w:rsid w:val="003B2658"/>
    <w:rsid w:val="003B4B0E"/>
    <w:rsid w:val="003B6A5B"/>
    <w:rsid w:val="003B73E2"/>
    <w:rsid w:val="003B7491"/>
    <w:rsid w:val="003B7CC4"/>
    <w:rsid w:val="003B7DF0"/>
    <w:rsid w:val="003C0509"/>
    <w:rsid w:val="003C1117"/>
    <w:rsid w:val="003C1A52"/>
    <w:rsid w:val="003C1BFE"/>
    <w:rsid w:val="003C3A44"/>
    <w:rsid w:val="003C42F6"/>
    <w:rsid w:val="003C56FC"/>
    <w:rsid w:val="003C699B"/>
    <w:rsid w:val="003C7898"/>
    <w:rsid w:val="003D07D6"/>
    <w:rsid w:val="003D15A3"/>
    <w:rsid w:val="003D347C"/>
    <w:rsid w:val="003D5771"/>
    <w:rsid w:val="003D5BC3"/>
    <w:rsid w:val="003D64BD"/>
    <w:rsid w:val="003D6760"/>
    <w:rsid w:val="003D708B"/>
    <w:rsid w:val="003D7974"/>
    <w:rsid w:val="003E07C4"/>
    <w:rsid w:val="003E0A00"/>
    <w:rsid w:val="003E0F70"/>
    <w:rsid w:val="003E18BA"/>
    <w:rsid w:val="003E1F32"/>
    <w:rsid w:val="003E2032"/>
    <w:rsid w:val="003E3861"/>
    <w:rsid w:val="003E4894"/>
    <w:rsid w:val="003E5A4E"/>
    <w:rsid w:val="003E65A9"/>
    <w:rsid w:val="003E7DA0"/>
    <w:rsid w:val="003E7F35"/>
    <w:rsid w:val="003F2501"/>
    <w:rsid w:val="003F4231"/>
    <w:rsid w:val="003F44A2"/>
    <w:rsid w:val="003F4631"/>
    <w:rsid w:val="003F5A06"/>
    <w:rsid w:val="00400714"/>
    <w:rsid w:val="00401527"/>
    <w:rsid w:val="00401BD0"/>
    <w:rsid w:val="00402DB8"/>
    <w:rsid w:val="0040347F"/>
    <w:rsid w:val="00403B9A"/>
    <w:rsid w:val="004059B8"/>
    <w:rsid w:val="004064FF"/>
    <w:rsid w:val="00406E3C"/>
    <w:rsid w:val="00407ACB"/>
    <w:rsid w:val="00410DEF"/>
    <w:rsid w:val="004125C5"/>
    <w:rsid w:val="00413894"/>
    <w:rsid w:val="00414686"/>
    <w:rsid w:val="004162C6"/>
    <w:rsid w:val="00416405"/>
    <w:rsid w:val="00416F90"/>
    <w:rsid w:val="00417F7E"/>
    <w:rsid w:val="0042017A"/>
    <w:rsid w:val="00420F33"/>
    <w:rsid w:val="00421BA7"/>
    <w:rsid w:val="00422068"/>
    <w:rsid w:val="00423EBD"/>
    <w:rsid w:val="00424A98"/>
    <w:rsid w:val="004255A5"/>
    <w:rsid w:val="004255E6"/>
    <w:rsid w:val="00431109"/>
    <w:rsid w:val="00431DC9"/>
    <w:rsid w:val="00436473"/>
    <w:rsid w:val="0043712A"/>
    <w:rsid w:val="00437A67"/>
    <w:rsid w:val="00440412"/>
    <w:rsid w:val="004428EA"/>
    <w:rsid w:val="0044492E"/>
    <w:rsid w:val="004450CA"/>
    <w:rsid w:val="00445B76"/>
    <w:rsid w:val="004469DD"/>
    <w:rsid w:val="004508CB"/>
    <w:rsid w:val="0045126E"/>
    <w:rsid w:val="0045381F"/>
    <w:rsid w:val="00453A04"/>
    <w:rsid w:val="004547A3"/>
    <w:rsid w:val="00454AB1"/>
    <w:rsid w:val="00455F9B"/>
    <w:rsid w:val="0045690B"/>
    <w:rsid w:val="00456E6C"/>
    <w:rsid w:val="0045759B"/>
    <w:rsid w:val="00457BF3"/>
    <w:rsid w:val="00457C02"/>
    <w:rsid w:val="00457E1C"/>
    <w:rsid w:val="0046008C"/>
    <w:rsid w:val="00460B46"/>
    <w:rsid w:val="00460D8F"/>
    <w:rsid w:val="0046154B"/>
    <w:rsid w:val="00461692"/>
    <w:rsid w:val="00461A62"/>
    <w:rsid w:val="00463114"/>
    <w:rsid w:val="00464906"/>
    <w:rsid w:val="00465B55"/>
    <w:rsid w:val="00466EBB"/>
    <w:rsid w:val="00467586"/>
    <w:rsid w:val="004675C4"/>
    <w:rsid w:val="00467EDF"/>
    <w:rsid w:val="00470479"/>
    <w:rsid w:val="004704DF"/>
    <w:rsid w:val="00470585"/>
    <w:rsid w:val="00471A02"/>
    <w:rsid w:val="00471C79"/>
    <w:rsid w:val="0047261E"/>
    <w:rsid w:val="00472B1E"/>
    <w:rsid w:val="00473674"/>
    <w:rsid w:val="004767E7"/>
    <w:rsid w:val="00477E3C"/>
    <w:rsid w:val="00480467"/>
    <w:rsid w:val="00480471"/>
    <w:rsid w:val="0048053C"/>
    <w:rsid w:val="00480968"/>
    <w:rsid w:val="00481582"/>
    <w:rsid w:val="00484FBA"/>
    <w:rsid w:val="0048702E"/>
    <w:rsid w:val="00487377"/>
    <w:rsid w:val="00487447"/>
    <w:rsid w:val="00487916"/>
    <w:rsid w:val="00491C63"/>
    <w:rsid w:val="00492932"/>
    <w:rsid w:val="00493972"/>
    <w:rsid w:val="004952DB"/>
    <w:rsid w:val="0049576D"/>
    <w:rsid w:val="00496031"/>
    <w:rsid w:val="004971EC"/>
    <w:rsid w:val="00497561"/>
    <w:rsid w:val="00497914"/>
    <w:rsid w:val="004A146D"/>
    <w:rsid w:val="004A2FED"/>
    <w:rsid w:val="004A4326"/>
    <w:rsid w:val="004A4984"/>
    <w:rsid w:val="004A5A07"/>
    <w:rsid w:val="004B04EE"/>
    <w:rsid w:val="004B05CC"/>
    <w:rsid w:val="004B0B1C"/>
    <w:rsid w:val="004B1733"/>
    <w:rsid w:val="004B1A22"/>
    <w:rsid w:val="004B1AD3"/>
    <w:rsid w:val="004B1BEC"/>
    <w:rsid w:val="004B336F"/>
    <w:rsid w:val="004B353F"/>
    <w:rsid w:val="004B5681"/>
    <w:rsid w:val="004B6EC7"/>
    <w:rsid w:val="004B7AC8"/>
    <w:rsid w:val="004C165F"/>
    <w:rsid w:val="004C22C3"/>
    <w:rsid w:val="004C4281"/>
    <w:rsid w:val="004C5095"/>
    <w:rsid w:val="004C76B7"/>
    <w:rsid w:val="004D1146"/>
    <w:rsid w:val="004D11C5"/>
    <w:rsid w:val="004D130F"/>
    <w:rsid w:val="004D21BF"/>
    <w:rsid w:val="004D2204"/>
    <w:rsid w:val="004D27E6"/>
    <w:rsid w:val="004D2B47"/>
    <w:rsid w:val="004D382C"/>
    <w:rsid w:val="004D3A5E"/>
    <w:rsid w:val="004D50D2"/>
    <w:rsid w:val="004D58B3"/>
    <w:rsid w:val="004D72A8"/>
    <w:rsid w:val="004E03A4"/>
    <w:rsid w:val="004E08A2"/>
    <w:rsid w:val="004E0DA5"/>
    <w:rsid w:val="004E14B6"/>
    <w:rsid w:val="004E26EA"/>
    <w:rsid w:val="004E2C4B"/>
    <w:rsid w:val="004E3671"/>
    <w:rsid w:val="004E44A3"/>
    <w:rsid w:val="004E5AF6"/>
    <w:rsid w:val="004E6D62"/>
    <w:rsid w:val="004F008A"/>
    <w:rsid w:val="004F0F8E"/>
    <w:rsid w:val="004F1CDA"/>
    <w:rsid w:val="004F231A"/>
    <w:rsid w:val="004F27CB"/>
    <w:rsid w:val="004F4F41"/>
    <w:rsid w:val="004F7061"/>
    <w:rsid w:val="004F7DE4"/>
    <w:rsid w:val="00500821"/>
    <w:rsid w:val="00501706"/>
    <w:rsid w:val="0050287A"/>
    <w:rsid w:val="00503181"/>
    <w:rsid w:val="00504563"/>
    <w:rsid w:val="005058DA"/>
    <w:rsid w:val="00507610"/>
    <w:rsid w:val="005101DD"/>
    <w:rsid w:val="005103D0"/>
    <w:rsid w:val="005107C9"/>
    <w:rsid w:val="00510C6A"/>
    <w:rsid w:val="00511E6C"/>
    <w:rsid w:val="0051214E"/>
    <w:rsid w:val="005132AD"/>
    <w:rsid w:val="00513709"/>
    <w:rsid w:val="005174C6"/>
    <w:rsid w:val="00517AA2"/>
    <w:rsid w:val="00517F1D"/>
    <w:rsid w:val="00522A64"/>
    <w:rsid w:val="00523C3F"/>
    <w:rsid w:val="00524477"/>
    <w:rsid w:val="0052511D"/>
    <w:rsid w:val="005260B7"/>
    <w:rsid w:val="00526AAE"/>
    <w:rsid w:val="00530F0E"/>
    <w:rsid w:val="005320EB"/>
    <w:rsid w:val="005327EA"/>
    <w:rsid w:val="005342B4"/>
    <w:rsid w:val="00535439"/>
    <w:rsid w:val="005370E5"/>
    <w:rsid w:val="005401C5"/>
    <w:rsid w:val="00540586"/>
    <w:rsid w:val="0054129E"/>
    <w:rsid w:val="005415DF"/>
    <w:rsid w:val="005419F8"/>
    <w:rsid w:val="0054250A"/>
    <w:rsid w:val="00543008"/>
    <w:rsid w:val="005442C5"/>
    <w:rsid w:val="00544DA4"/>
    <w:rsid w:val="0054648F"/>
    <w:rsid w:val="00550493"/>
    <w:rsid w:val="00550DC3"/>
    <w:rsid w:val="00551640"/>
    <w:rsid w:val="00553250"/>
    <w:rsid w:val="00553950"/>
    <w:rsid w:val="00553CB9"/>
    <w:rsid w:val="00554322"/>
    <w:rsid w:val="005551C1"/>
    <w:rsid w:val="00555845"/>
    <w:rsid w:val="00557AC0"/>
    <w:rsid w:val="00560AA9"/>
    <w:rsid w:val="005616B0"/>
    <w:rsid w:val="005620D4"/>
    <w:rsid w:val="00562C24"/>
    <w:rsid w:val="00564650"/>
    <w:rsid w:val="005650B4"/>
    <w:rsid w:val="0056595F"/>
    <w:rsid w:val="005666F2"/>
    <w:rsid w:val="00566D2E"/>
    <w:rsid w:val="005703C5"/>
    <w:rsid w:val="005708CC"/>
    <w:rsid w:val="005712E0"/>
    <w:rsid w:val="005721C0"/>
    <w:rsid w:val="005729A7"/>
    <w:rsid w:val="00573C0D"/>
    <w:rsid w:val="00573CCD"/>
    <w:rsid w:val="00574015"/>
    <w:rsid w:val="00575CF3"/>
    <w:rsid w:val="00575E80"/>
    <w:rsid w:val="00576020"/>
    <w:rsid w:val="00576829"/>
    <w:rsid w:val="00577DAF"/>
    <w:rsid w:val="005808E6"/>
    <w:rsid w:val="00580C26"/>
    <w:rsid w:val="00581617"/>
    <w:rsid w:val="005823DE"/>
    <w:rsid w:val="00582953"/>
    <w:rsid w:val="00582AE0"/>
    <w:rsid w:val="00583A7D"/>
    <w:rsid w:val="0058476C"/>
    <w:rsid w:val="00584C56"/>
    <w:rsid w:val="005854BB"/>
    <w:rsid w:val="005858CB"/>
    <w:rsid w:val="0058687A"/>
    <w:rsid w:val="00586CF7"/>
    <w:rsid w:val="005870BE"/>
    <w:rsid w:val="00590939"/>
    <w:rsid w:val="0059157A"/>
    <w:rsid w:val="005916C8"/>
    <w:rsid w:val="00592A85"/>
    <w:rsid w:val="00592FA0"/>
    <w:rsid w:val="005949FE"/>
    <w:rsid w:val="00594A66"/>
    <w:rsid w:val="00595239"/>
    <w:rsid w:val="005956A3"/>
    <w:rsid w:val="00595EFD"/>
    <w:rsid w:val="00597971"/>
    <w:rsid w:val="00597E70"/>
    <w:rsid w:val="005A0311"/>
    <w:rsid w:val="005A1092"/>
    <w:rsid w:val="005A1DAD"/>
    <w:rsid w:val="005A2A9F"/>
    <w:rsid w:val="005A3976"/>
    <w:rsid w:val="005A403B"/>
    <w:rsid w:val="005A4952"/>
    <w:rsid w:val="005A4A6D"/>
    <w:rsid w:val="005A4C04"/>
    <w:rsid w:val="005A50EC"/>
    <w:rsid w:val="005A5C66"/>
    <w:rsid w:val="005A606C"/>
    <w:rsid w:val="005A631D"/>
    <w:rsid w:val="005A6791"/>
    <w:rsid w:val="005A6AF3"/>
    <w:rsid w:val="005B08D8"/>
    <w:rsid w:val="005B23D5"/>
    <w:rsid w:val="005B347F"/>
    <w:rsid w:val="005B4F3E"/>
    <w:rsid w:val="005B5C4B"/>
    <w:rsid w:val="005B77FE"/>
    <w:rsid w:val="005C0891"/>
    <w:rsid w:val="005C1F61"/>
    <w:rsid w:val="005C26BF"/>
    <w:rsid w:val="005C3BCE"/>
    <w:rsid w:val="005C4444"/>
    <w:rsid w:val="005C4623"/>
    <w:rsid w:val="005C52E9"/>
    <w:rsid w:val="005C58A8"/>
    <w:rsid w:val="005C62CB"/>
    <w:rsid w:val="005C796F"/>
    <w:rsid w:val="005D1680"/>
    <w:rsid w:val="005D20CA"/>
    <w:rsid w:val="005D3FF1"/>
    <w:rsid w:val="005D48F0"/>
    <w:rsid w:val="005D69A3"/>
    <w:rsid w:val="005E0748"/>
    <w:rsid w:val="005E0CC0"/>
    <w:rsid w:val="005E1497"/>
    <w:rsid w:val="005E1D44"/>
    <w:rsid w:val="005E219C"/>
    <w:rsid w:val="005E22A3"/>
    <w:rsid w:val="005E353C"/>
    <w:rsid w:val="005E3BE5"/>
    <w:rsid w:val="005E46F1"/>
    <w:rsid w:val="005F038D"/>
    <w:rsid w:val="005F1FFB"/>
    <w:rsid w:val="005F20F0"/>
    <w:rsid w:val="005F2EAF"/>
    <w:rsid w:val="005F3351"/>
    <w:rsid w:val="005F37ED"/>
    <w:rsid w:val="005F6269"/>
    <w:rsid w:val="005F6F4A"/>
    <w:rsid w:val="005F7E6A"/>
    <w:rsid w:val="00600334"/>
    <w:rsid w:val="00601448"/>
    <w:rsid w:val="006016B9"/>
    <w:rsid w:val="006027CE"/>
    <w:rsid w:val="006031F5"/>
    <w:rsid w:val="00603E3D"/>
    <w:rsid w:val="00604A68"/>
    <w:rsid w:val="00605BCC"/>
    <w:rsid w:val="0061019E"/>
    <w:rsid w:val="006103EC"/>
    <w:rsid w:val="00611AD2"/>
    <w:rsid w:val="00611D0E"/>
    <w:rsid w:val="00615610"/>
    <w:rsid w:val="00615D45"/>
    <w:rsid w:val="00615FB3"/>
    <w:rsid w:val="00615FC0"/>
    <w:rsid w:val="00616033"/>
    <w:rsid w:val="0061632D"/>
    <w:rsid w:val="00616447"/>
    <w:rsid w:val="00617BCF"/>
    <w:rsid w:val="006203F0"/>
    <w:rsid w:val="00620693"/>
    <w:rsid w:val="00622B40"/>
    <w:rsid w:val="006237C0"/>
    <w:rsid w:val="00623AD0"/>
    <w:rsid w:val="00623F03"/>
    <w:rsid w:val="00624153"/>
    <w:rsid w:val="00625821"/>
    <w:rsid w:val="00626D63"/>
    <w:rsid w:val="00627127"/>
    <w:rsid w:val="00627226"/>
    <w:rsid w:val="00630E29"/>
    <w:rsid w:val="00632607"/>
    <w:rsid w:val="00632FD9"/>
    <w:rsid w:val="006338AF"/>
    <w:rsid w:val="0063442E"/>
    <w:rsid w:val="0063573A"/>
    <w:rsid w:val="00635BB7"/>
    <w:rsid w:val="006417B9"/>
    <w:rsid w:val="00641DBA"/>
    <w:rsid w:val="0064270D"/>
    <w:rsid w:val="00642FF4"/>
    <w:rsid w:val="00643D62"/>
    <w:rsid w:val="006445C6"/>
    <w:rsid w:val="00644B5A"/>
    <w:rsid w:val="00645AA2"/>
    <w:rsid w:val="00645E2C"/>
    <w:rsid w:val="00646876"/>
    <w:rsid w:val="006503EC"/>
    <w:rsid w:val="00651457"/>
    <w:rsid w:val="00652F4D"/>
    <w:rsid w:val="00653489"/>
    <w:rsid w:val="00653AFC"/>
    <w:rsid w:val="00653D3D"/>
    <w:rsid w:val="0065441E"/>
    <w:rsid w:val="00655002"/>
    <w:rsid w:val="00656AEA"/>
    <w:rsid w:val="00661F98"/>
    <w:rsid w:val="00663287"/>
    <w:rsid w:val="00665698"/>
    <w:rsid w:val="00665BDB"/>
    <w:rsid w:val="0066742E"/>
    <w:rsid w:val="00667908"/>
    <w:rsid w:val="00667F55"/>
    <w:rsid w:val="0067095D"/>
    <w:rsid w:val="006727CB"/>
    <w:rsid w:val="00672A95"/>
    <w:rsid w:val="00672BE8"/>
    <w:rsid w:val="00672E6B"/>
    <w:rsid w:val="0067446A"/>
    <w:rsid w:val="0067463D"/>
    <w:rsid w:val="006748A7"/>
    <w:rsid w:val="00676CAE"/>
    <w:rsid w:val="00677709"/>
    <w:rsid w:val="006806E6"/>
    <w:rsid w:val="00681EB4"/>
    <w:rsid w:val="00683B6D"/>
    <w:rsid w:val="00684109"/>
    <w:rsid w:val="00686CE1"/>
    <w:rsid w:val="00686D64"/>
    <w:rsid w:val="00690A3E"/>
    <w:rsid w:val="00691557"/>
    <w:rsid w:val="0069267F"/>
    <w:rsid w:val="00693F0D"/>
    <w:rsid w:val="006946E4"/>
    <w:rsid w:val="00694A67"/>
    <w:rsid w:val="00695C72"/>
    <w:rsid w:val="00695E3D"/>
    <w:rsid w:val="00696A2B"/>
    <w:rsid w:val="006A0514"/>
    <w:rsid w:val="006A112D"/>
    <w:rsid w:val="006A14A4"/>
    <w:rsid w:val="006A2413"/>
    <w:rsid w:val="006A24D7"/>
    <w:rsid w:val="006A265D"/>
    <w:rsid w:val="006A2786"/>
    <w:rsid w:val="006A58AA"/>
    <w:rsid w:val="006A5F80"/>
    <w:rsid w:val="006B074A"/>
    <w:rsid w:val="006B1A59"/>
    <w:rsid w:val="006B1E5C"/>
    <w:rsid w:val="006B34EC"/>
    <w:rsid w:val="006B5355"/>
    <w:rsid w:val="006B56F3"/>
    <w:rsid w:val="006B58E5"/>
    <w:rsid w:val="006B6755"/>
    <w:rsid w:val="006B686A"/>
    <w:rsid w:val="006B6BC6"/>
    <w:rsid w:val="006C0FE9"/>
    <w:rsid w:val="006C1E96"/>
    <w:rsid w:val="006C2753"/>
    <w:rsid w:val="006C41C1"/>
    <w:rsid w:val="006C4C72"/>
    <w:rsid w:val="006C6036"/>
    <w:rsid w:val="006C6AA7"/>
    <w:rsid w:val="006C7C82"/>
    <w:rsid w:val="006D06B8"/>
    <w:rsid w:val="006D0B7D"/>
    <w:rsid w:val="006D38B9"/>
    <w:rsid w:val="006D3FB9"/>
    <w:rsid w:val="006D4828"/>
    <w:rsid w:val="006E129E"/>
    <w:rsid w:val="006E1FED"/>
    <w:rsid w:val="006E2301"/>
    <w:rsid w:val="006E3016"/>
    <w:rsid w:val="006E32AC"/>
    <w:rsid w:val="006E4282"/>
    <w:rsid w:val="006E435D"/>
    <w:rsid w:val="006E5BA4"/>
    <w:rsid w:val="006F06B4"/>
    <w:rsid w:val="006F0F42"/>
    <w:rsid w:val="006F1549"/>
    <w:rsid w:val="006F1794"/>
    <w:rsid w:val="006F217B"/>
    <w:rsid w:val="006F3D1B"/>
    <w:rsid w:val="006F3D45"/>
    <w:rsid w:val="006F3D97"/>
    <w:rsid w:val="006F4A7B"/>
    <w:rsid w:val="006F4F2E"/>
    <w:rsid w:val="006F5FDF"/>
    <w:rsid w:val="006F6F76"/>
    <w:rsid w:val="006F7BB1"/>
    <w:rsid w:val="0070121D"/>
    <w:rsid w:val="00702DC8"/>
    <w:rsid w:val="00705630"/>
    <w:rsid w:val="007065D0"/>
    <w:rsid w:val="00710206"/>
    <w:rsid w:val="00710D4D"/>
    <w:rsid w:val="00712931"/>
    <w:rsid w:val="007131A8"/>
    <w:rsid w:val="00713213"/>
    <w:rsid w:val="0071497E"/>
    <w:rsid w:val="00714D65"/>
    <w:rsid w:val="007203E0"/>
    <w:rsid w:val="00720AD1"/>
    <w:rsid w:val="00720FCA"/>
    <w:rsid w:val="00721FE9"/>
    <w:rsid w:val="00722452"/>
    <w:rsid w:val="00722490"/>
    <w:rsid w:val="00722509"/>
    <w:rsid w:val="007240AD"/>
    <w:rsid w:val="00724342"/>
    <w:rsid w:val="007254A9"/>
    <w:rsid w:val="0072573A"/>
    <w:rsid w:val="00725CF7"/>
    <w:rsid w:val="0072793E"/>
    <w:rsid w:val="00732033"/>
    <w:rsid w:val="0073204A"/>
    <w:rsid w:val="007323CF"/>
    <w:rsid w:val="00733626"/>
    <w:rsid w:val="00734055"/>
    <w:rsid w:val="0073421B"/>
    <w:rsid w:val="007355BB"/>
    <w:rsid w:val="00735CBC"/>
    <w:rsid w:val="00735E73"/>
    <w:rsid w:val="007366C7"/>
    <w:rsid w:val="0073685E"/>
    <w:rsid w:val="00736CE7"/>
    <w:rsid w:val="00736FCF"/>
    <w:rsid w:val="007373E1"/>
    <w:rsid w:val="0074023F"/>
    <w:rsid w:val="00742EEC"/>
    <w:rsid w:val="00747CF8"/>
    <w:rsid w:val="00752D64"/>
    <w:rsid w:val="0075326A"/>
    <w:rsid w:val="00753ED5"/>
    <w:rsid w:val="007545F8"/>
    <w:rsid w:val="0075491E"/>
    <w:rsid w:val="00754F62"/>
    <w:rsid w:val="00754F88"/>
    <w:rsid w:val="007558D8"/>
    <w:rsid w:val="00757472"/>
    <w:rsid w:val="00757522"/>
    <w:rsid w:val="0075771E"/>
    <w:rsid w:val="00757799"/>
    <w:rsid w:val="00762228"/>
    <w:rsid w:val="00762285"/>
    <w:rsid w:val="00762DD5"/>
    <w:rsid w:val="00763C69"/>
    <w:rsid w:val="00763DDB"/>
    <w:rsid w:val="00765074"/>
    <w:rsid w:val="007660CC"/>
    <w:rsid w:val="00766BF4"/>
    <w:rsid w:val="00767874"/>
    <w:rsid w:val="007708DD"/>
    <w:rsid w:val="00770CCD"/>
    <w:rsid w:val="00772A45"/>
    <w:rsid w:val="007753A9"/>
    <w:rsid w:val="00775B72"/>
    <w:rsid w:val="0077699F"/>
    <w:rsid w:val="0077758E"/>
    <w:rsid w:val="007814DC"/>
    <w:rsid w:val="00781AD5"/>
    <w:rsid w:val="00782177"/>
    <w:rsid w:val="00784D01"/>
    <w:rsid w:val="00785413"/>
    <w:rsid w:val="007907BD"/>
    <w:rsid w:val="0079157E"/>
    <w:rsid w:val="00793A7E"/>
    <w:rsid w:val="00794582"/>
    <w:rsid w:val="007964AA"/>
    <w:rsid w:val="0079670A"/>
    <w:rsid w:val="0079771D"/>
    <w:rsid w:val="007A1A4F"/>
    <w:rsid w:val="007A2154"/>
    <w:rsid w:val="007A3FA5"/>
    <w:rsid w:val="007A4A99"/>
    <w:rsid w:val="007A51A9"/>
    <w:rsid w:val="007A55A2"/>
    <w:rsid w:val="007A7224"/>
    <w:rsid w:val="007A7289"/>
    <w:rsid w:val="007A747A"/>
    <w:rsid w:val="007A7DB4"/>
    <w:rsid w:val="007B038A"/>
    <w:rsid w:val="007B18DC"/>
    <w:rsid w:val="007B6542"/>
    <w:rsid w:val="007C3691"/>
    <w:rsid w:val="007C3BF9"/>
    <w:rsid w:val="007C46B2"/>
    <w:rsid w:val="007C6202"/>
    <w:rsid w:val="007C63A7"/>
    <w:rsid w:val="007C7EDC"/>
    <w:rsid w:val="007D28C1"/>
    <w:rsid w:val="007D28FB"/>
    <w:rsid w:val="007D67C2"/>
    <w:rsid w:val="007D6FB4"/>
    <w:rsid w:val="007D73B9"/>
    <w:rsid w:val="007E203E"/>
    <w:rsid w:val="007E2718"/>
    <w:rsid w:val="007E2E60"/>
    <w:rsid w:val="007E5324"/>
    <w:rsid w:val="007E5D0C"/>
    <w:rsid w:val="007E62A4"/>
    <w:rsid w:val="007E663A"/>
    <w:rsid w:val="007E705D"/>
    <w:rsid w:val="007E7A71"/>
    <w:rsid w:val="007E7B28"/>
    <w:rsid w:val="007F0932"/>
    <w:rsid w:val="007F0B3E"/>
    <w:rsid w:val="007F0D28"/>
    <w:rsid w:val="007F0DB3"/>
    <w:rsid w:val="007F129E"/>
    <w:rsid w:val="007F12C0"/>
    <w:rsid w:val="007F22F3"/>
    <w:rsid w:val="007F3458"/>
    <w:rsid w:val="007F34AC"/>
    <w:rsid w:val="007F4B31"/>
    <w:rsid w:val="007F52CB"/>
    <w:rsid w:val="007F7E6B"/>
    <w:rsid w:val="007F7FF5"/>
    <w:rsid w:val="00800124"/>
    <w:rsid w:val="008002CE"/>
    <w:rsid w:val="0080038B"/>
    <w:rsid w:val="008006FF"/>
    <w:rsid w:val="00800848"/>
    <w:rsid w:val="00800B18"/>
    <w:rsid w:val="00800D14"/>
    <w:rsid w:val="00806AED"/>
    <w:rsid w:val="00806B64"/>
    <w:rsid w:val="008106B0"/>
    <w:rsid w:val="00812175"/>
    <w:rsid w:val="00813E27"/>
    <w:rsid w:val="0081508B"/>
    <w:rsid w:val="00815DAA"/>
    <w:rsid w:val="00816760"/>
    <w:rsid w:val="008168C9"/>
    <w:rsid w:val="00816A2E"/>
    <w:rsid w:val="008175F4"/>
    <w:rsid w:val="0082008A"/>
    <w:rsid w:val="00820BF0"/>
    <w:rsid w:val="00820D15"/>
    <w:rsid w:val="0082154A"/>
    <w:rsid w:val="00821F36"/>
    <w:rsid w:val="00822FDF"/>
    <w:rsid w:val="00825219"/>
    <w:rsid w:val="0082678C"/>
    <w:rsid w:val="00827618"/>
    <w:rsid w:val="00827806"/>
    <w:rsid w:val="0083153F"/>
    <w:rsid w:val="00831604"/>
    <w:rsid w:val="0083170A"/>
    <w:rsid w:val="0083445F"/>
    <w:rsid w:val="0083597E"/>
    <w:rsid w:val="00835F5B"/>
    <w:rsid w:val="0083757E"/>
    <w:rsid w:val="00837962"/>
    <w:rsid w:val="00842030"/>
    <w:rsid w:val="008437D3"/>
    <w:rsid w:val="00845254"/>
    <w:rsid w:val="00845E94"/>
    <w:rsid w:val="00846BFC"/>
    <w:rsid w:val="00847A3C"/>
    <w:rsid w:val="008502AE"/>
    <w:rsid w:val="00850BDF"/>
    <w:rsid w:val="00851DB2"/>
    <w:rsid w:val="008532E5"/>
    <w:rsid w:val="00853925"/>
    <w:rsid w:val="008546DD"/>
    <w:rsid w:val="008548A8"/>
    <w:rsid w:val="0085579D"/>
    <w:rsid w:val="00855A34"/>
    <w:rsid w:val="00856550"/>
    <w:rsid w:val="00856937"/>
    <w:rsid w:val="008579FC"/>
    <w:rsid w:val="00857C85"/>
    <w:rsid w:val="00857F1B"/>
    <w:rsid w:val="00860151"/>
    <w:rsid w:val="00861721"/>
    <w:rsid w:val="00862887"/>
    <w:rsid w:val="00863187"/>
    <w:rsid w:val="00863A2F"/>
    <w:rsid w:val="00863C1A"/>
    <w:rsid w:val="00864C60"/>
    <w:rsid w:val="0086656D"/>
    <w:rsid w:val="008666DC"/>
    <w:rsid w:val="008667EC"/>
    <w:rsid w:val="0086735F"/>
    <w:rsid w:val="00867E04"/>
    <w:rsid w:val="00870DB2"/>
    <w:rsid w:val="00872DAA"/>
    <w:rsid w:val="00873482"/>
    <w:rsid w:val="00873524"/>
    <w:rsid w:val="00874163"/>
    <w:rsid w:val="008748BA"/>
    <w:rsid w:val="00874AE7"/>
    <w:rsid w:val="008757BB"/>
    <w:rsid w:val="00876ECB"/>
    <w:rsid w:val="0088016F"/>
    <w:rsid w:val="00880CDF"/>
    <w:rsid w:val="008817D1"/>
    <w:rsid w:val="00882281"/>
    <w:rsid w:val="00882588"/>
    <w:rsid w:val="0088442A"/>
    <w:rsid w:val="00884AB6"/>
    <w:rsid w:val="00884CFD"/>
    <w:rsid w:val="008877BA"/>
    <w:rsid w:val="00890EB1"/>
    <w:rsid w:val="00891BFD"/>
    <w:rsid w:val="00894124"/>
    <w:rsid w:val="008949DC"/>
    <w:rsid w:val="008952FE"/>
    <w:rsid w:val="00895389"/>
    <w:rsid w:val="008961F2"/>
    <w:rsid w:val="008966CD"/>
    <w:rsid w:val="00896DB9"/>
    <w:rsid w:val="00897F92"/>
    <w:rsid w:val="008A064F"/>
    <w:rsid w:val="008A1A06"/>
    <w:rsid w:val="008A239F"/>
    <w:rsid w:val="008A2426"/>
    <w:rsid w:val="008A2703"/>
    <w:rsid w:val="008A394F"/>
    <w:rsid w:val="008A4B2F"/>
    <w:rsid w:val="008A54F0"/>
    <w:rsid w:val="008B0FA4"/>
    <w:rsid w:val="008B3BF1"/>
    <w:rsid w:val="008B3C61"/>
    <w:rsid w:val="008B4AFB"/>
    <w:rsid w:val="008B4B2F"/>
    <w:rsid w:val="008B60F9"/>
    <w:rsid w:val="008B7791"/>
    <w:rsid w:val="008B7FCE"/>
    <w:rsid w:val="008C36AA"/>
    <w:rsid w:val="008C663A"/>
    <w:rsid w:val="008D0EBD"/>
    <w:rsid w:val="008D4DB0"/>
    <w:rsid w:val="008D55DC"/>
    <w:rsid w:val="008D60EB"/>
    <w:rsid w:val="008D6C21"/>
    <w:rsid w:val="008D6ED1"/>
    <w:rsid w:val="008E024C"/>
    <w:rsid w:val="008E176B"/>
    <w:rsid w:val="008E2062"/>
    <w:rsid w:val="008E3A92"/>
    <w:rsid w:val="008E40CA"/>
    <w:rsid w:val="008E463C"/>
    <w:rsid w:val="008E4AF4"/>
    <w:rsid w:val="008E5630"/>
    <w:rsid w:val="008E6820"/>
    <w:rsid w:val="008E6EE9"/>
    <w:rsid w:val="008E70A5"/>
    <w:rsid w:val="008E72F5"/>
    <w:rsid w:val="008F002B"/>
    <w:rsid w:val="008F05AA"/>
    <w:rsid w:val="008F1E3F"/>
    <w:rsid w:val="008F3417"/>
    <w:rsid w:val="008F34B7"/>
    <w:rsid w:val="008F4E98"/>
    <w:rsid w:val="008F4F64"/>
    <w:rsid w:val="008F5EB7"/>
    <w:rsid w:val="00900DE0"/>
    <w:rsid w:val="00902D82"/>
    <w:rsid w:val="00904C16"/>
    <w:rsid w:val="00905D64"/>
    <w:rsid w:val="00907A4F"/>
    <w:rsid w:val="00907B0F"/>
    <w:rsid w:val="009108BA"/>
    <w:rsid w:val="0091454C"/>
    <w:rsid w:val="0091611B"/>
    <w:rsid w:val="00917A97"/>
    <w:rsid w:val="00920B81"/>
    <w:rsid w:val="00921430"/>
    <w:rsid w:val="00921522"/>
    <w:rsid w:val="00921777"/>
    <w:rsid w:val="00921873"/>
    <w:rsid w:val="00922F9C"/>
    <w:rsid w:val="009232E7"/>
    <w:rsid w:val="0092435F"/>
    <w:rsid w:val="00925268"/>
    <w:rsid w:val="0092539C"/>
    <w:rsid w:val="0092611E"/>
    <w:rsid w:val="009269BA"/>
    <w:rsid w:val="0093065D"/>
    <w:rsid w:val="00931E58"/>
    <w:rsid w:val="00932B79"/>
    <w:rsid w:val="00935F97"/>
    <w:rsid w:val="0093721A"/>
    <w:rsid w:val="009403FC"/>
    <w:rsid w:val="009404A2"/>
    <w:rsid w:val="009425C3"/>
    <w:rsid w:val="009440BF"/>
    <w:rsid w:val="00944CF3"/>
    <w:rsid w:val="0094614E"/>
    <w:rsid w:val="009461C5"/>
    <w:rsid w:val="009469A5"/>
    <w:rsid w:val="00946A21"/>
    <w:rsid w:val="0094710F"/>
    <w:rsid w:val="00947AB7"/>
    <w:rsid w:val="00947CCB"/>
    <w:rsid w:val="0095011E"/>
    <w:rsid w:val="0095058E"/>
    <w:rsid w:val="0095194C"/>
    <w:rsid w:val="00952A55"/>
    <w:rsid w:val="009556D0"/>
    <w:rsid w:val="00955AD3"/>
    <w:rsid w:val="009568E8"/>
    <w:rsid w:val="00957F6D"/>
    <w:rsid w:val="00960670"/>
    <w:rsid w:val="00960F96"/>
    <w:rsid w:val="0096184E"/>
    <w:rsid w:val="00962BB4"/>
    <w:rsid w:val="00963314"/>
    <w:rsid w:val="009645A4"/>
    <w:rsid w:val="009647A2"/>
    <w:rsid w:val="0096559B"/>
    <w:rsid w:val="009664AD"/>
    <w:rsid w:val="00966543"/>
    <w:rsid w:val="009666FC"/>
    <w:rsid w:val="00970FB7"/>
    <w:rsid w:val="00972911"/>
    <w:rsid w:val="009735D5"/>
    <w:rsid w:val="00973BAA"/>
    <w:rsid w:val="00973C4D"/>
    <w:rsid w:val="00974420"/>
    <w:rsid w:val="00980BF8"/>
    <w:rsid w:val="00980F66"/>
    <w:rsid w:val="009815B4"/>
    <w:rsid w:val="00982BAD"/>
    <w:rsid w:val="009849FC"/>
    <w:rsid w:val="00984EF4"/>
    <w:rsid w:val="009855D3"/>
    <w:rsid w:val="0098648B"/>
    <w:rsid w:val="0099003A"/>
    <w:rsid w:val="009904FE"/>
    <w:rsid w:val="00991166"/>
    <w:rsid w:val="00992EA3"/>
    <w:rsid w:val="00992F5C"/>
    <w:rsid w:val="009932B1"/>
    <w:rsid w:val="00993CC4"/>
    <w:rsid w:val="009941A5"/>
    <w:rsid w:val="00995635"/>
    <w:rsid w:val="00996332"/>
    <w:rsid w:val="00996875"/>
    <w:rsid w:val="009A0116"/>
    <w:rsid w:val="009A036F"/>
    <w:rsid w:val="009A0D4F"/>
    <w:rsid w:val="009A0FA0"/>
    <w:rsid w:val="009A105D"/>
    <w:rsid w:val="009A2144"/>
    <w:rsid w:val="009A2CFB"/>
    <w:rsid w:val="009A5046"/>
    <w:rsid w:val="009A579A"/>
    <w:rsid w:val="009A5B16"/>
    <w:rsid w:val="009A6768"/>
    <w:rsid w:val="009A72CA"/>
    <w:rsid w:val="009A7AE0"/>
    <w:rsid w:val="009A7BD5"/>
    <w:rsid w:val="009A7CD5"/>
    <w:rsid w:val="009B107C"/>
    <w:rsid w:val="009B1DE9"/>
    <w:rsid w:val="009B2916"/>
    <w:rsid w:val="009B4A90"/>
    <w:rsid w:val="009B773A"/>
    <w:rsid w:val="009B7FFD"/>
    <w:rsid w:val="009C00EE"/>
    <w:rsid w:val="009C0E86"/>
    <w:rsid w:val="009C360F"/>
    <w:rsid w:val="009C37F9"/>
    <w:rsid w:val="009C41BC"/>
    <w:rsid w:val="009C492F"/>
    <w:rsid w:val="009C56A0"/>
    <w:rsid w:val="009C695D"/>
    <w:rsid w:val="009C69A3"/>
    <w:rsid w:val="009C70D8"/>
    <w:rsid w:val="009D3243"/>
    <w:rsid w:val="009D4191"/>
    <w:rsid w:val="009D45A0"/>
    <w:rsid w:val="009D5008"/>
    <w:rsid w:val="009D543D"/>
    <w:rsid w:val="009D6F6C"/>
    <w:rsid w:val="009D6F7D"/>
    <w:rsid w:val="009D75FD"/>
    <w:rsid w:val="009D7742"/>
    <w:rsid w:val="009E02B9"/>
    <w:rsid w:val="009E0A94"/>
    <w:rsid w:val="009E0C01"/>
    <w:rsid w:val="009E23EC"/>
    <w:rsid w:val="009E3B99"/>
    <w:rsid w:val="009E4589"/>
    <w:rsid w:val="009E461C"/>
    <w:rsid w:val="009E4892"/>
    <w:rsid w:val="009E5B99"/>
    <w:rsid w:val="009E61CC"/>
    <w:rsid w:val="009E63F4"/>
    <w:rsid w:val="009E6EE0"/>
    <w:rsid w:val="009F15E8"/>
    <w:rsid w:val="009F1AA2"/>
    <w:rsid w:val="009F1F27"/>
    <w:rsid w:val="009F2DF6"/>
    <w:rsid w:val="009F30EC"/>
    <w:rsid w:val="009F33DD"/>
    <w:rsid w:val="009F4AAF"/>
    <w:rsid w:val="00A0112E"/>
    <w:rsid w:val="00A01DF0"/>
    <w:rsid w:val="00A01F22"/>
    <w:rsid w:val="00A026D2"/>
    <w:rsid w:val="00A02748"/>
    <w:rsid w:val="00A02956"/>
    <w:rsid w:val="00A04EAD"/>
    <w:rsid w:val="00A06420"/>
    <w:rsid w:val="00A06FF2"/>
    <w:rsid w:val="00A11CA3"/>
    <w:rsid w:val="00A12368"/>
    <w:rsid w:val="00A126F4"/>
    <w:rsid w:val="00A12A41"/>
    <w:rsid w:val="00A132E4"/>
    <w:rsid w:val="00A135FD"/>
    <w:rsid w:val="00A13EBF"/>
    <w:rsid w:val="00A16737"/>
    <w:rsid w:val="00A17697"/>
    <w:rsid w:val="00A17DF3"/>
    <w:rsid w:val="00A218FD"/>
    <w:rsid w:val="00A21A23"/>
    <w:rsid w:val="00A21A26"/>
    <w:rsid w:val="00A22017"/>
    <w:rsid w:val="00A23392"/>
    <w:rsid w:val="00A24389"/>
    <w:rsid w:val="00A24841"/>
    <w:rsid w:val="00A25E93"/>
    <w:rsid w:val="00A26074"/>
    <w:rsid w:val="00A301C4"/>
    <w:rsid w:val="00A324C1"/>
    <w:rsid w:val="00A3283F"/>
    <w:rsid w:val="00A3329B"/>
    <w:rsid w:val="00A33C60"/>
    <w:rsid w:val="00A35C75"/>
    <w:rsid w:val="00A3684D"/>
    <w:rsid w:val="00A407E2"/>
    <w:rsid w:val="00A42217"/>
    <w:rsid w:val="00A4498C"/>
    <w:rsid w:val="00A4605A"/>
    <w:rsid w:val="00A46631"/>
    <w:rsid w:val="00A46E33"/>
    <w:rsid w:val="00A47605"/>
    <w:rsid w:val="00A47B3A"/>
    <w:rsid w:val="00A503E5"/>
    <w:rsid w:val="00A51E16"/>
    <w:rsid w:val="00A52934"/>
    <w:rsid w:val="00A53265"/>
    <w:rsid w:val="00A53A40"/>
    <w:rsid w:val="00A54C03"/>
    <w:rsid w:val="00A606ED"/>
    <w:rsid w:val="00A60F46"/>
    <w:rsid w:val="00A617EF"/>
    <w:rsid w:val="00A6473C"/>
    <w:rsid w:val="00A64A9B"/>
    <w:rsid w:val="00A64C51"/>
    <w:rsid w:val="00A66334"/>
    <w:rsid w:val="00A66E8C"/>
    <w:rsid w:val="00A67829"/>
    <w:rsid w:val="00A70B4D"/>
    <w:rsid w:val="00A73512"/>
    <w:rsid w:val="00A736E4"/>
    <w:rsid w:val="00A74284"/>
    <w:rsid w:val="00A745EE"/>
    <w:rsid w:val="00A74A19"/>
    <w:rsid w:val="00A751BE"/>
    <w:rsid w:val="00A75B92"/>
    <w:rsid w:val="00A76033"/>
    <w:rsid w:val="00A7631E"/>
    <w:rsid w:val="00A770AE"/>
    <w:rsid w:val="00A801B7"/>
    <w:rsid w:val="00A80974"/>
    <w:rsid w:val="00A80AB8"/>
    <w:rsid w:val="00A816BA"/>
    <w:rsid w:val="00A822DD"/>
    <w:rsid w:val="00A82E4D"/>
    <w:rsid w:val="00A83B8F"/>
    <w:rsid w:val="00A85F6F"/>
    <w:rsid w:val="00A86506"/>
    <w:rsid w:val="00A865AF"/>
    <w:rsid w:val="00A87A0A"/>
    <w:rsid w:val="00A87EEC"/>
    <w:rsid w:val="00A90255"/>
    <w:rsid w:val="00A91154"/>
    <w:rsid w:val="00A93481"/>
    <w:rsid w:val="00A93B6B"/>
    <w:rsid w:val="00A943C3"/>
    <w:rsid w:val="00A948E2"/>
    <w:rsid w:val="00A95423"/>
    <w:rsid w:val="00A9612E"/>
    <w:rsid w:val="00AA34DC"/>
    <w:rsid w:val="00AA4257"/>
    <w:rsid w:val="00AA4A81"/>
    <w:rsid w:val="00AA5FA2"/>
    <w:rsid w:val="00AA626F"/>
    <w:rsid w:val="00AA6CDA"/>
    <w:rsid w:val="00AA6E6D"/>
    <w:rsid w:val="00AA7178"/>
    <w:rsid w:val="00AA74B5"/>
    <w:rsid w:val="00AB03B9"/>
    <w:rsid w:val="00AB0648"/>
    <w:rsid w:val="00AB0C88"/>
    <w:rsid w:val="00AB152C"/>
    <w:rsid w:val="00AB1B1D"/>
    <w:rsid w:val="00AB4BA0"/>
    <w:rsid w:val="00AB555C"/>
    <w:rsid w:val="00AB63B2"/>
    <w:rsid w:val="00AB6D67"/>
    <w:rsid w:val="00AB72BF"/>
    <w:rsid w:val="00AB7851"/>
    <w:rsid w:val="00AB7936"/>
    <w:rsid w:val="00AC2655"/>
    <w:rsid w:val="00AC3B74"/>
    <w:rsid w:val="00AC47F0"/>
    <w:rsid w:val="00AC4F01"/>
    <w:rsid w:val="00AC5CB8"/>
    <w:rsid w:val="00AC7153"/>
    <w:rsid w:val="00AD071D"/>
    <w:rsid w:val="00AD1F0D"/>
    <w:rsid w:val="00AD2371"/>
    <w:rsid w:val="00AD5A17"/>
    <w:rsid w:val="00AD6D7B"/>
    <w:rsid w:val="00AD78AF"/>
    <w:rsid w:val="00AD7BEF"/>
    <w:rsid w:val="00AE0D54"/>
    <w:rsid w:val="00AE1C22"/>
    <w:rsid w:val="00AE3F06"/>
    <w:rsid w:val="00AE416C"/>
    <w:rsid w:val="00AE45C2"/>
    <w:rsid w:val="00AE5948"/>
    <w:rsid w:val="00AE7076"/>
    <w:rsid w:val="00AF1A6E"/>
    <w:rsid w:val="00AF1ECC"/>
    <w:rsid w:val="00AF25BC"/>
    <w:rsid w:val="00AF3846"/>
    <w:rsid w:val="00AF3B77"/>
    <w:rsid w:val="00AF3D7F"/>
    <w:rsid w:val="00AF3E8B"/>
    <w:rsid w:val="00AF47B0"/>
    <w:rsid w:val="00AF4CD9"/>
    <w:rsid w:val="00AF56CC"/>
    <w:rsid w:val="00B0038B"/>
    <w:rsid w:val="00B02A38"/>
    <w:rsid w:val="00B02CD2"/>
    <w:rsid w:val="00B02D04"/>
    <w:rsid w:val="00B050B0"/>
    <w:rsid w:val="00B050FC"/>
    <w:rsid w:val="00B06793"/>
    <w:rsid w:val="00B11385"/>
    <w:rsid w:val="00B1257A"/>
    <w:rsid w:val="00B12BB3"/>
    <w:rsid w:val="00B13C7A"/>
    <w:rsid w:val="00B1479F"/>
    <w:rsid w:val="00B15FC9"/>
    <w:rsid w:val="00B16ACC"/>
    <w:rsid w:val="00B17416"/>
    <w:rsid w:val="00B20E02"/>
    <w:rsid w:val="00B21684"/>
    <w:rsid w:val="00B216B4"/>
    <w:rsid w:val="00B22092"/>
    <w:rsid w:val="00B23592"/>
    <w:rsid w:val="00B27C35"/>
    <w:rsid w:val="00B305CA"/>
    <w:rsid w:val="00B338A0"/>
    <w:rsid w:val="00B346C4"/>
    <w:rsid w:val="00B34A54"/>
    <w:rsid w:val="00B35177"/>
    <w:rsid w:val="00B35475"/>
    <w:rsid w:val="00B355A9"/>
    <w:rsid w:val="00B41FBF"/>
    <w:rsid w:val="00B431D8"/>
    <w:rsid w:val="00B43C8D"/>
    <w:rsid w:val="00B44E06"/>
    <w:rsid w:val="00B460FD"/>
    <w:rsid w:val="00B463D8"/>
    <w:rsid w:val="00B46F2E"/>
    <w:rsid w:val="00B515CF"/>
    <w:rsid w:val="00B51F0A"/>
    <w:rsid w:val="00B5647A"/>
    <w:rsid w:val="00B565F9"/>
    <w:rsid w:val="00B56A6C"/>
    <w:rsid w:val="00B5719E"/>
    <w:rsid w:val="00B57D72"/>
    <w:rsid w:val="00B605CB"/>
    <w:rsid w:val="00B61C42"/>
    <w:rsid w:val="00B625E3"/>
    <w:rsid w:val="00B62A4D"/>
    <w:rsid w:val="00B66449"/>
    <w:rsid w:val="00B703F5"/>
    <w:rsid w:val="00B70CBB"/>
    <w:rsid w:val="00B70E9A"/>
    <w:rsid w:val="00B739D9"/>
    <w:rsid w:val="00B80006"/>
    <w:rsid w:val="00B80194"/>
    <w:rsid w:val="00B80D6F"/>
    <w:rsid w:val="00B8188D"/>
    <w:rsid w:val="00B8425D"/>
    <w:rsid w:val="00B8682A"/>
    <w:rsid w:val="00B91080"/>
    <w:rsid w:val="00B92A6D"/>
    <w:rsid w:val="00B9350A"/>
    <w:rsid w:val="00B94F09"/>
    <w:rsid w:val="00B96EF7"/>
    <w:rsid w:val="00BA0479"/>
    <w:rsid w:val="00BA10FD"/>
    <w:rsid w:val="00BA1CCF"/>
    <w:rsid w:val="00BA4C91"/>
    <w:rsid w:val="00BA5DDB"/>
    <w:rsid w:val="00BA69C5"/>
    <w:rsid w:val="00BA74F0"/>
    <w:rsid w:val="00BB0692"/>
    <w:rsid w:val="00BB107E"/>
    <w:rsid w:val="00BB1484"/>
    <w:rsid w:val="00BB4E85"/>
    <w:rsid w:val="00BB53C7"/>
    <w:rsid w:val="00BB6112"/>
    <w:rsid w:val="00BB6188"/>
    <w:rsid w:val="00BB6308"/>
    <w:rsid w:val="00BB6D5D"/>
    <w:rsid w:val="00BB7C9A"/>
    <w:rsid w:val="00BB7DF7"/>
    <w:rsid w:val="00BC0DA2"/>
    <w:rsid w:val="00BC0F92"/>
    <w:rsid w:val="00BC10ED"/>
    <w:rsid w:val="00BC2EB6"/>
    <w:rsid w:val="00BC31B3"/>
    <w:rsid w:val="00BC3B99"/>
    <w:rsid w:val="00BC77BF"/>
    <w:rsid w:val="00BC793E"/>
    <w:rsid w:val="00BE269A"/>
    <w:rsid w:val="00BE3738"/>
    <w:rsid w:val="00BE64C8"/>
    <w:rsid w:val="00BE7484"/>
    <w:rsid w:val="00BE74F2"/>
    <w:rsid w:val="00BE7A56"/>
    <w:rsid w:val="00BE7EC8"/>
    <w:rsid w:val="00BF11CA"/>
    <w:rsid w:val="00BF122E"/>
    <w:rsid w:val="00BF240F"/>
    <w:rsid w:val="00BF32EA"/>
    <w:rsid w:val="00BF381A"/>
    <w:rsid w:val="00BF3C3A"/>
    <w:rsid w:val="00BF49DA"/>
    <w:rsid w:val="00BF539D"/>
    <w:rsid w:val="00BF6000"/>
    <w:rsid w:val="00BF7A07"/>
    <w:rsid w:val="00BF7F89"/>
    <w:rsid w:val="00C00813"/>
    <w:rsid w:val="00C010FB"/>
    <w:rsid w:val="00C0136C"/>
    <w:rsid w:val="00C03318"/>
    <w:rsid w:val="00C034E7"/>
    <w:rsid w:val="00C03A6E"/>
    <w:rsid w:val="00C049E7"/>
    <w:rsid w:val="00C04F91"/>
    <w:rsid w:val="00C05603"/>
    <w:rsid w:val="00C06A6B"/>
    <w:rsid w:val="00C07B4D"/>
    <w:rsid w:val="00C1177F"/>
    <w:rsid w:val="00C118D1"/>
    <w:rsid w:val="00C14FA9"/>
    <w:rsid w:val="00C15B5C"/>
    <w:rsid w:val="00C15EF6"/>
    <w:rsid w:val="00C17373"/>
    <w:rsid w:val="00C20FEF"/>
    <w:rsid w:val="00C2130A"/>
    <w:rsid w:val="00C22A94"/>
    <w:rsid w:val="00C233C3"/>
    <w:rsid w:val="00C23F3E"/>
    <w:rsid w:val="00C24413"/>
    <w:rsid w:val="00C24F82"/>
    <w:rsid w:val="00C264C0"/>
    <w:rsid w:val="00C26956"/>
    <w:rsid w:val="00C26FD4"/>
    <w:rsid w:val="00C27DDB"/>
    <w:rsid w:val="00C30AC4"/>
    <w:rsid w:val="00C3290C"/>
    <w:rsid w:val="00C33C16"/>
    <w:rsid w:val="00C36155"/>
    <w:rsid w:val="00C370B6"/>
    <w:rsid w:val="00C4095F"/>
    <w:rsid w:val="00C41E7E"/>
    <w:rsid w:val="00C4521E"/>
    <w:rsid w:val="00C45C30"/>
    <w:rsid w:val="00C467A8"/>
    <w:rsid w:val="00C46E9A"/>
    <w:rsid w:val="00C50DB0"/>
    <w:rsid w:val="00C56061"/>
    <w:rsid w:val="00C61190"/>
    <w:rsid w:val="00C61755"/>
    <w:rsid w:val="00C626C3"/>
    <w:rsid w:val="00C6296E"/>
    <w:rsid w:val="00C62A6B"/>
    <w:rsid w:val="00C62C56"/>
    <w:rsid w:val="00C63421"/>
    <w:rsid w:val="00C635E1"/>
    <w:rsid w:val="00C639A4"/>
    <w:rsid w:val="00C63ED5"/>
    <w:rsid w:val="00C65CED"/>
    <w:rsid w:val="00C66066"/>
    <w:rsid w:val="00C7201D"/>
    <w:rsid w:val="00C726A3"/>
    <w:rsid w:val="00C742C1"/>
    <w:rsid w:val="00C74AC3"/>
    <w:rsid w:val="00C75105"/>
    <w:rsid w:val="00C752D8"/>
    <w:rsid w:val="00C7764D"/>
    <w:rsid w:val="00C80137"/>
    <w:rsid w:val="00C80DDA"/>
    <w:rsid w:val="00C81351"/>
    <w:rsid w:val="00C82F16"/>
    <w:rsid w:val="00C84684"/>
    <w:rsid w:val="00C853D4"/>
    <w:rsid w:val="00C85831"/>
    <w:rsid w:val="00C85F12"/>
    <w:rsid w:val="00C862E7"/>
    <w:rsid w:val="00C87040"/>
    <w:rsid w:val="00C8739C"/>
    <w:rsid w:val="00C873F4"/>
    <w:rsid w:val="00C87D31"/>
    <w:rsid w:val="00C90247"/>
    <w:rsid w:val="00C90F8F"/>
    <w:rsid w:val="00C91822"/>
    <w:rsid w:val="00C93804"/>
    <w:rsid w:val="00C93D78"/>
    <w:rsid w:val="00C9550C"/>
    <w:rsid w:val="00C95DAB"/>
    <w:rsid w:val="00C95EB0"/>
    <w:rsid w:val="00C973CF"/>
    <w:rsid w:val="00CA0336"/>
    <w:rsid w:val="00CA03FD"/>
    <w:rsid w:val="00CA06D6"/>
    <w:rsid w:val="00CA10D4"/>
    <w:rsid w:val="00CA2AC2"/>
    <w:rsid w:val="00CA368B"/>
    <w:rsid w:val="00CA44BB"/>
    <w:rsid w:val="00CA49A0"/>
    <w:rsid w:val="00CA5792"/>
    <w:rsid w:val="00CA700A"/>
    <w:rsid w:val="00CB00C7"/>
    <w:rsid w:val="00CB3BD7"/>
    <w:rsid w:val="00CB3E9A"/>
    <w:rsid w:val="00CB4B58"/>
    <w:rsid w:val="00CB4C91"/>
    <w:rsid w:val="00CB6D76"/>
    <w:rsid w:val="00CB72D7"/>
    <w:rsid w:val="00CC121C"/>
    <w:rsid w:val="00CC1311"/>
    <w:rsid w:val="00CC1661"/>
    <w:rsid w:val="00CC1B25"/>
    <w:rsid w:val="00CC1B87"/>
    <w:rsid w:val="00CC223D"/>
    <w:rsid w:val="00CC227E"/>
    <w:rsid w:val="00CC2F68"/>
    <w:rsid w:val="00CC352C"/>
    <w:rsid w:val="00CC39E2"/>
    <w:rsid w:val="00CC3C27"/>
    <w:rsid w:val="00CC3F78"/>
    <w:rsid w:val="00CC5283"/>
    <w:rsid w:val="00CC78F4"/>
    <w:rsid w:val="00CD0AC1"/>
    <w:rsid w:val="00CD30AD"/>
    <w:rsid w:val="00CD4097"/>
    <w:rsid w:val="00CD41E9"/>
    <w:rsid w:val="00CD4A0B"/>
    <w:rsid w:val="00CD61CD"/>
    <w:rsid w:val="00CD68A8"/>
    <w:rsid w:val="00CD730A"/>
    <w:rsid w:val="00CE2780"/>
    <w:rsid w:val="00CE4AC3"/>
    <w:rsid w:val="00CE5E25"/>
    <w:rsid w:val="00CE5E77"/>
    <w:rsid w:val="00CE6B49"/>
    <w:rsid w:val="00CF028A"/>
    <w:rsid w:val="00CF050C"/>
    <w:rsid w:val="00CF1D59"/>
    <w:rsid w:val="00CF240A"/>
    <w:rsid w:val="00CF3D8D"/>
    <w:rsid w:val="00CF429F"/>
    <w:rsid w:val="00CF4BE0"/>
    <w:rsid w:val="00CF4F13"/>
    <w:rsid w:val="00CF540D"/>
    <w:rsid w:val="00CF60F9"/>
    <w:rsid w:val="00CF6721"/>
    <w:rsid w:val="00CF7337"/>
    <w:rsid w:val="00D00378"/>
    <w:rsid w:val="00D02090"/>
    <w:rsid w:val="00D04C76"/>
    <w:rsid w:val="00D0508B"/>
    <w:rsid w:val="00D063EA"/>
    <w:rsid w:val="00D06B6D"/>
    <w:rsid w:val="00D0724B"/>
    <w:rsid w:val="00D07B04"/>
    <w:rsid w:val="00D1018A"/>
    <w:rsid w:val="00D10774"/>
    <w:rsid w:val="00D120B0"/>
    <w:rsid w:val="00D153A6"/>
    <w:rsid w:val="00D15C59"/>
    <w:rsid w:val="00D213EC"/>
    <w:rsid w:val="00D21A8E"/>
    <w:rsid w:val="00D22BB5"/>
    <w:rsid w:val="00D230A8"/>
    <w:rsid w:val="00D2403B"/>
    <w:rsid w:val="00D241E3"/>
    <w:rsid w:val="00D256A5"/>
    <w:rsid w:val="00D25D59"/>
    <w:rsid w:val="00D26976"/>
    <w:rsid w:val="00D30027"/>
    <w:rsid w:val="00D306E8"/>
    <w:rsid w:val="00D31B00"/>
    <w:rsid w:val="00D326D0"/>
    <w:rsid w:val="00D33728"/>
    <w:rsid w:val="00D34C90"/>
    <w:rsid w:val="00D35AE9"/>
    <w:rsid w:val="00D35B16"/>
    <w:rsid w:val="00D35FE6"/>
    <w:rsid w:val="00D36846"/>
    <w:rsid w:val="00D370B8"/>
    <w:rsid w:val="00D37311"/>
    <w:rsid w:val="00D45821"/>
    <w:rsid w:val="00D4684F"/>
    <w:rsid w:val="00D46F22"/>
    <w:rsid w:val="00D5030B"/>
    <w:rsid w:val="00D50581"/>
    <w:rsid w:val="00D50C77"/>
    <w:rsid w:val="00D555E8"/>
    <w:rsid w:val="00D567B5"/>
    <w:rsid w:val="00D57B5D"/>
    <w:rsid w:val="00D57F75"/>
    <w:rsid w:val="00D603DF"/>
    <w:rsid w:val="00D606C2"/>
    <w:rsid w:val="00D60A14"/>
    <w:rsid w:val="00D628A1"/>
    <w:rsid w:val="00D63E5C"/>
    <w:rsid w:val="00D644DD"/>
    <w:rsid w:val="00D6518B"/>
    <w:rsid w:val="00D661D8"/>
    <w:rsid w:val="00D666DE"/>
    <w:rsid w:val="00D6744D"/>
    <w:rsid w:val="00D679DD"/>
    <w:rsid w:val="00D71C92"/>
    <w:rsid w:val="00D7250E"/>
    <w:rsid w:val="00D72B39"/>
    <w:rsid w:val="00D73DE7"/>
    <w:rsid w:val="00D7512C"/>
    <w:rsid w:val="00D7644E"/>
    <w:rsid w:val="00D76949"/>
    <w:rsid w:val="00D80256"/>
    <w:rsid w:val="00D80272"/>
    <w:rsid w:val="00D80486"/>
    <w:rsid w:val="00D81637"/>
    <w:rsid w:val="00D817D3"/>
    <w:rsid w:val="00D8191D"/>
    <w:rsid w:val="00D8642D"/>
    <w:rsid w:val="00D876A1"/>
    <w:rsid w:val="00D916EE"/>
    <w:rsid w:val="00D92A09"/>
    <w:rsid w:val="00D92BC1"/>
    <w:rsid w:val="00D932EC"/>
    <w:rsid w:val="00D9344F"/>
    <w:rsid w:val="00D94123"/>
    <w:rsid w:val="00D9590C"/>
    <w:rsid w:val="00D95D07"/>
    <w:rsid w:val="00D9635B"/>
    <w:rsid w:val="00D96B79"/>
    <w:rsid w:val="00DA003F"/>
    <w:rsid w:val="00DA09B3"/>
    <w:rsid w:val="00DA0DE3"/>
    <w:rsid w:val="00DA1EF9"/>
    <w:rsid w:val="00DA20FB"/>
    <w:rsid w:val="00DA29C7"/>
    <w:rsid w:val="00DA3EC0"/>
    <w:rsid w:val="00DA4934"/>
    <w:rsid w:val="00DA50EE"/>
    <w:rsid w:val="00DA6CAB"/>
    <w:rsid w:val="00DA6E1E"/>
    <w:rsid w:val="00DB1737"/>
    <w:rsid w:val="00DB1EB2"/>
    <w:rsid w:val="00DB342B"/>
    <w:rsid w:val="00DB3B9F"/>
    <w:rsid w:val="00DB3BF3"/>
    <w:rsid w:val="00DB4DEB"/>
    <w:rsid w:val="00DB693C"/>
    <w:rsid w:val="00DB733B"/>
    <w:rsid w:val="00DC550D"/>
    <w:rsid w:val="00DC5F2B"/>
    <w:rsid w:val="00DC6503"/>
    <w:rsid w:val="00DC7B9B"/>
    <w:rsid w:val="00DD0C2E"/>
    <w:rsid w:val="00DD17F0"/>
    <w:rsid w:val="00DD1D1C"/>
    <w:rsid w:val="00DD1EC8"/>
    <w:rsid w:val="00DD3253"/>
    <w:rsid w:val="00DD46AD"/>
    <w:rsid w:val="00DD4A91"/>
    <w:rsid w:val="00DD69D9"/>
    <w:rsid w:val="00DD7257"/>
    <w:rsid w:val="00DD777F"/>
    <w:rsid w:val="00DE032A"/>
    <w:rsid w:val="00DE0C14"/>
    <w:rsid w:val="00DE264D"/>
    <w:rsid w:val="00DE4285"/>
    <w:rsid w:val="00DE45BC"/>
    <w:rsid w:val="00DE5131"/>
    <w:rsid w:val="00DE63CB"/>
    <w:rsid w:val="00DF156E"/>
    <w:rsid w:val="00DF2B65"/>
    <w:rsid w:val="00DF436E"/>
    <w:rsid w:val="00DF45D1"/>
    <w:rsid w:val="00DF5699"/>
    <w:rsid w:val="00DF5DA0"/>
    <w:rsid w:val="00DF6B13"/>
    <w:rsid w:val="00DF78B7"/>
    <w:rsid w:val="00DF7FFE"/>
    <w:rsid w:val="00E01556"/>
    <w:rsid w:val="00E02824"/>
    <w:rsid w:val="00E02C30"/>
    <w:rsid w:val="00E10C88"/>
    <w:rsid w:val="00E10F41"/>
    <w:rsid w:val="00E125F9"/>
    <w:rsid w:val="00E15609"/>
    <w:rsid w:val="00E16582"/>
    <w:rsid w:val="00E170EE"/>
    <w:rsid w:val="00E17A98"/>
    <w:rsid w:val="00E21E37"/>
    <w:rsid w:val="00E22388"/>
    <w:rsid w:val="00E23771"/>
    <w:rsid w:val="00E249D8"/>
    <w:rsid w:val="00E24D5C"/>
    <w:rsid w:val="00E30AB3"/>
    <w:rsid w:val="00E30AC3"/>
    <w:rsid w:val="00E31169"/>
    <w:rsid w:val="00E32620"/>
    <w:rsid w:val="00E32BE4"/>
    <w:rsid w:val="00E32D35"/>
    <w:rsid w:val="00E35618"/>
    <w:rsid w:val="00E360ED"/>
    <w:rsid w:val="00E3662B"/>
    <w:rsid w:val="00E375CD"/>
    <w:rsid w:val="00E3785A"/>
    <w:rsid w:val="00E37DC0"/>
    <w:rsid w:val="00E4098D"/>
    <w:rsid w:val="00E40B5B"/>
    <w:rsid w:val="00E41C0B"/>
    <w:rsid w:val="00E422DF"/>
    <w:rsid w:val="00E423F3"/>
    <w:rsid w:val="00E4391D"/>
    <w:rsid w:val="00E43B2C"/>
    <w:rsid w:val="00E4458A"/>
    <w:rsid w:val="00E45833"/>
    <w:rsid w:val="00E46C9F"/>
    <w:rsid w:val="00E46CEE"/>
    <w:rsid w:val="00E470AA"/>
    <w:rsid w:val="00E47859"/>
    <w:rsid w:val="00E522FB"/>
    <w:rsid w:val="00E539E8"/>
    <w:rsid w:val="00E55899"/>
    <w:rsid w:val="00E56002"/>
    <w:rsid w:val="00E60001"/>
    <w:rsid w:val="00E600C5"/>
    <w:rsid w:val="00E60FD2"/>
    <w:rsid w:val="00E61F0F"/>
    <w:rsid w:val="00E632B2"/>
    <w:rsid w:val="00E642DE"/>
    <w:rsid w:val="00E65C99"/>
    <w:rsid w:val="00E67252"/>
    <w:rsid w:val="00E70D67"/>
    <w:rsid w:val="00E75C9E"/>
    <w:rsid w:val="00E80D7F"/>
    <w:rsid w:val="00E906E6"/>
    <w:rsid w:val="00E924A5"/>
    <w:rsid w:val="00E94684"/>
    <w:rsid w:val="00E94698"/>
    <w:rsid w:val="00E946DF"/>
    <w:rsid w:val="00E964CC"/>
    <w:rsid w:val="00E96F14"/>
    <w:rsid w:val="00E97442"/>
    <w:rsid w:val="00EA0EB1"/>
    <w:rsid w:val="00EA3078"/>
    <w:rsid w:val="00EA364C"/>
    <w:rsid w:val="00EA3E37"/>
    <w:rsid w:val="00EA4048"/>
    <w:rsid w:val="00EA4CCF"/>
    <w:rsid w:val="00EA64EB"/>
    <w:rsid w:val="00EA6590"/>
    <w:rsid w:val="00EA6C76"/>
    <w:rsid w:val="00EA75B2"/>
    <w:rsid w:val="00EA776C"/>
    <w:rsid w:val="00EA79E8"/>
    <w:rsid w:val="00EA7ACB"/>
    <w:rsid w:val="00EA7CAF"/>
    <w:rsid w:val="00EB09D9"/>
    <w:rsid w:val="00EB18D9"/>
    <w:rsid w:val="00EB2E97"/>
    <w:rsid w:val="00EB4BAC"/>
    <w:rsid w:val="00EB5A20"/>
    <w:rsid w:val="00EB5F29"/>
    <w:rsid w:val="00EC12CC"/>
    <w:rsid w:val="00EC1B7F"/>
    <w:rsid w:val="00EC2BC3"/>
    <w:rsid w:val="00EC3330"/>
    <w:rsid w:val="00EC7BB2"/>
    <w:rsid w:val="00ED01E6"/>
    <w:rsid w:val="00ED06D8"/>
    <w:rsid w:val="00ED081F"/>
    <w:rsid w:val="00ED20E7"/>
    <w:rsid w:val="00ED2382"/>
    <w:rsid w:val="00ED247C"/>
    <w:rsid w:val="00ED4A65"/>
    <w:rsid w:val="00ED4CC1"/>
    <w:rsid w:val="00ED5E54"/>
    <w:rsid w:val="00ED6DC4"/>
    <w:rsid w:val="00ED6E0A"/>
    <w:rsid w:val="00ED78A0"/>
    <w:rsid w:val="00ED7CE8"/>
    <w:rsid w:val="00ED7D4C"/>
    <w:rsid w:val="00EE0E4F"/>
    <w:rsid w:val="00EE2235"/>
    <w:rsid w:val="00EE2845"/>
    <w:rsid w:val="00EE3824"/>
    <w:rsid w:val="00EE4940"/>
    <w:rsid w:val="00EE5960"/>
    <w:rsid w:val="00EE60D8"/>
    <w:rsid w:val="00EF129F"/>
    <w:rsid w:val="00EF1C03"/>
    <w:rsid w:val="00EF1D96"/>
    <w:rsid w:val="00EF24C7"/>
    <w:rsid w:val="00EF74BB"/>
    <w:rsid w:val="00EF7636"/>
    <w:rsid w:val="00F00635"/>
    <w:rsid w:val="00F01CD4"/>
    <w:rsid w:val="00F03591"/>
    <w:rsid w:val="00F0449C"/>
    <w:rsid w:val="00F0711E"/>
    <w:rsid w:val="00F0792D"/>
    <w:rsid w:val="00F07B91"/>
    <w:rsid w:val="00F103B2"/>
    <w:rsid w:val="00F111F6"/>
    <w:rsid w:val="00F12680"/>
    <w:rsid w:val="00F14603"/>
    <w:rsid w:val="00F14E81"/>
    <w:rsid w:val="00F155C8"/>
    <w:rsid w:val="00F1611D"/>
    <w:rsid w:val="00F17618"/>
    <w:rsid w:val="00F17CE7"/>
    <w:rsid w:val="00F2275A"/>
    <w:rsid w:val="00F234DD"/>
    <w:rsid w:val="00F243FB"/>
    <w:rsid w:val="00F24F96"/>
    <w:rsid w:val="00F254CF"/>
    <w:rsid w:val="00F25F8F"/>
    <w:rsid w:val="00F27A26"/>
    <w:rsid w:val="00F27E18"/>
    <w:rsid w:val="00F30C0F"/>
    <w:rsid w:val="00F3259B"/>
    <w:rsid w:val="00F3449E"/>
    <w:rsid w:val="00F34DA4"/>
    <w:rsid w:val="00F353F2"/>
    <w:rsid w:val="00F35C02"/>
    <w:rsid w:val="00F3787F"/>
    <w:rsid w:val="00F37F71"/>
    <w:rsid w:val="00F40057"/>
    <w:rsid w:val="00F40126"/>
    <w:rsid w:val="00F4028F"/>
    <w:rsid w:val="00F42776"/>
    <w:rsid w:val="00F43C96"/>
    <w:rsid w:val="00F44990"/>
    <w:rsid w:val="00F465A3"/>
    <w:rsid w:val="00F46929"/>
    <w:rsid w:val="00F46DF0"/>
    <w:rsid w:val="00F50DCB"/>
    <w:rsid w:val="00F52E01"/>
    <w:rsid w:val="00F536AD"/>
    <w:rsid w:val="00F53B90"/>
    <w:rsid w:val="00F54C5F"/>
    <w:rsid w:val="00F55ECB"/>
    <w:rsid w:val="00F56CB5"/>
    <w:rsid w:val="00F5740C"/>
    <w:rsid w:val="00F61DC7"/>
    <w:rsid w:val="00F62D5A"/>
    <w:rsid w:val="00F63468"/>
    <w:rsid w:val="00F63FA5"/>
    <w:rsid w:val="00F64463"/>
    <w:rsid w:val="00F64AFD"/>
    <w:rsid w:val="00F64C94"/>
    <w:rsid w:val="00F67226"/>
    <w:rsid w:val="00F70530"/>
    <w:rsid w:val="00F7079D"/>
    <w:rsid w:val="00F70F82"/>
    <w:rsid w:val="00F71B93"/>
    <w:rsid w:val="00F727FB"/>
    <w:rsid w:val="00F72AE2"/>
    <w:rsid w:val="00F740E9"/>
    <w:rsid w:val="00F7445A"/>
    <w:rsid w:val="00F77B05"/>
    <w:rsid w:val="00F803CB"/>
    <w:rsid w:val="00F80E46"/>
    <w:rsid w:val="00F81277"/>
    <w:rsid w:val="00F81650"/>
    <w:rsid w:val="00F82AFE"/>
    <w:rsid w:val="00F83499"/>
    <w:rsid w:val="00F8425E"/>
    <w:rsid w:val="00F8476B"/>
    <w:rsid w:val="00F849DA"/>
    <w:rsid w:val="00F85773"/>
    <w:rsid w:val="00F85F57"/>
    <w:rsid w:val="00F86A46"/>
    <w:rsid w:val="00F8716C"/>
    <w:rsid w:val="00F9197A"/>
    <w:rsid w:val="00F92E71"/>
    <w:rsid w:val="00F930BB"/>
    <w:rsid w:val="00F932C5"/>
    <w:rsid w:val="00F94543"/>
    <w:rsid w:val="00F96546"/>
    <w:rsid w:val="00F96C26"/>
    <w:rsid w:val="00F977C9"/>
    <w:rsid w:val="00FA0A49"/>
    <w:rsid w:val="00FA18B0"/>
    <w:rsid w:val="00FA6FA5"/>
    <w:rsid w:val="00FA7A58"/>
    <w:rsid w:val="00FB1005"/>
    <w:rsid w:val="00FB1E49"/>
    <w:rsid w:val="00FB379B"/>
    <w:rsid w:val="00FB5DF7"/>
    <w:rsid w:val="00FB6666"/>
    <w:rsid w:val="00FB6B38"/>
    <w:rsid w:val="00FB7CE2"/>
    <w:rsid w:val="00FC1174"/>
    <w:rsid w:val="00FC2349"/>
    <w:rsid w:val="00FC4815"/>
    <w:rsid w:val="00FC556A"/>
    <w:rsid w:val="00FC7D68"/>
    <w:rsid w:val="00FC7F64"/>
    <w:rsid w:val="00FD062B"/>
    <w:rsid w:val="00FD1622"/>
    <w:rsid w:val="00FD1C47"/>
    <w:rsid w:val="00FD389E"/>
    <w:rsid w:val="00FD678E"/>
    <w:rsid w:val="00FE0218"/>
    <w:rsid w:val="00FE15AA"/>
    <w:rsid w:val="00FE1A23"/>
    <w:rsid w:val="00FE20FF"/>
    <w:rsid w:val="00FE23A3"/>
    <w:rsid w:val="00FE37FB"/>
    <w:rsid w:val="00FE3AF2"/>
    <w:rsid w:val="00FE4406"/>
    <w:rsid w:val="00FE51C3"/>
    <w:rsid w:val="00FE5368"/>
    <w:rsid w:val="00FE5C57"/>
    <w:rsid w:val="00FE67B6"/>
    <w:rsid w:val="00FF0EDA"/>
    <w:rsid w:val="00FF1198"/>
    <w:rsid w:val="00FF1FEE"/>
    <w:rsid w:val="00FF433F"/>
    <w:rsid w:val="00FF4F6D"/>
    <w:rsid w:val="00FF656E"/>
    <w:rsid w:val="00FF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0F5B3C"/>
  <w15:docId w15:val="{44EAA8FC-964F-4991-B0D1-F387283DE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57C85"/>
    <w:rPr>
      <w:sz w:val="24"/>
      <w:szCs w:val="24"/>
    </w:rPr>
  </w:style>
  <w:style w:type="paragraph" w:styleId="1">
    <w:name w:val="heading 1"/>
    <w:basedOn w:val="a"/>
    <w:next w:val="a"/>
    <w:qFormat/>
    <w:rsid w:val="004615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66449"/>
    <w:pPr>
      <w:spacing w:before="100" w:beforeAutospacing="1" w:after="100" w:afterAutospacing="1"/>
    </w:pPr>
  </w:style>
  <w:style w:type="character" w:styleId="a4">
    <w:name w:val="annotation reference"/>
    <w:semiHidden/>
    <w:rsid w:val="008F4E98"/>
    <w:rPr>
      <w:sz w:val="16"/>
      <w:szCs w:val="16"/>
    </w:rPr>
  </w:style>
  <w:style w:type="paragraph" w:styleId="a5">
    <w:name w:val="annotation text"/>
    <w:basedOn w:val="a"/>
    <w:semiHidden/>
    <w:rsid w:val="008F4E98"/>
    <w:rPr>
      <w:sz w:val="20"/>
      <w:szCs w:val="20"/>
    </w:rPr>
  </w:style>
  <w:style w:type="paragraph" w:styleId="a6">
    <w:name w:val="annotation subject"/>
    <w:basedOn w:val="a5"/>
    <w:next w:val="a5"/>
    <w:semiHidden/>
    <w:rsid w:val="008F4E98"/>
    <w:rPr>
      <w:b/>
      <w:bCs/>
    </w:rPr>
  </w:style>
  <w:style w:type="paragraph" w:styleId="a7">
    <w:name w:val="Balloon Text"/>
    <w:basedOn w:val="a"/>
    <w:semiHidden/>
    <w:rsid w:val="008F4E98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rsid w:val="008F4E98"/>
    <w:rPr>
      <w:sz w:val="20"/>
      <w:szCs w:val="20"/>
    </w:rPr>
  </w:style>
  <w:style w:type="character" w:styleId="aa">
    <w:name w:val="footnote reference"/>
    <w:rsid w:val="008F4E98"/>
    <w:rPr>
      <w:vertAlign w:val="superscript"/>
    </w:rPr>
  </w:style>
  <w:style w:type="character" w:styleId="ab">
    <w:name w:val="Hyperlink"/>
    <w:rsid w:val="0046154B"/>
    <w:rPr>
      <w:color w:val="0000FF"/>
      <w:u w:val="single"/>
    </w:rPr>
  </w:style>
  <w:style w:type="character" w:styleId="ac">
    <w:name w:val="FollowedHyperlink"/>
    <w:rsid w:val="0046154B"/>
    <w:rPr>
      <w:color w:val="800080"/>
      <w:u w:val="single"/>
    </w:rPr>
  </w:style>
  <w:style w:type="paragraph" w:styleId="ad">
    <w:name w:val="header"/>
    <w:aliases w:val="TI Upper Header"/>
    <w:basedOn w:val="a"/>
    <w:link w:val="ae"/>
    <w:uiPriority w:val="99"/>
    <w:rsid w:val="0004286D"/>
    <w:pPr>
      <w:tabs>
        <w:tab w:val="center" w:pos="4677"/>
        <w:tab w:val="right" w:pos="9355"/>
      </w:tabs>
    </w:pPr>
  </w:style>
  <w:style w:type="paragraph" w:styleId="af">
    <w:name w:val="footer"/>
    <w:basedOn w:val="a"/>
    <w:link w:val="af0"/>
    <w:uiPriority w:val="99"/>
    <w:rsid w:val="0004286D"/>
    <w:pPr>
      <w:tabs>
        <w:tab w:val="center" w:pos="4677"/>
        <w:tab w:val="right" w:pos="9355"/>
      </w:tabs>
    </w:pPr>
  </w:style>
  <w:style w:type="paragraph" w:styleId="af1">
    <w:name w:val="List Paragraph"/>
    <w:basedOn w:val="a"/>
    <w:uiPriority w:val="34"/>
    <w:qFormat/>
    <w:rsid w:val="00192D24"/>
    <w:pPr>
      <w:ind w:left="720"/>
    </w:pPr>
    <w:rPr>
      <w:rFonts w:ascii="Calibri" w:eastAsia="Calibri" w:hAnsi="Calibri" w:cs="Calibri"/>
      <w:sz w:val="22"/>
      <w:szCs w:val="22"/>
      <w:lang w:val="uk-UA" w:eastAsia="en-US"/>
    </w:rPr>
  </w:style>
  <w:style w:type="character" w:styleId="af2">
    <w:name w:val="Strong"/>
    <w:uiPriority w:val="22"/>
    <w:qFormat/>
    <w:rsid w:val="0093721A"/>
    <w:rPr>
      <w:b/>
      <w:bCs/>
    </w:rPr>
  </w:style>
  <w:style w:type="character" w:customStyle="1" w:styleId="af0">
    <w:name w:val="Нижний колонтитул Знак"/>
    <w:link w:val="af"/>
    <w:uiPriority w:val="99"/>
    <w:rsid w:val="00267DBF"/>
    <w:rPr>
      <w:sz w:val="24"/>
      <w:szCs w:val="24"/>
    </w:rPr>
  </w:style>
  <w:style w:type="paragraph" w:customStyle="1" w:styleId="u-12-msonormal">
    <w:name w:val="u-1_2-msonormal"/>
    <w:basedOn w:val="a"/>
    <w:rsid w:val="00223EF9"/>
    <w:pPr>
      <w:spacing w:before="100" w:beforeAutospacing="1" w:after="100" w:afterAutospacing="1"/>
    </w:pPr>
  </w:style>
  <w:style w:type="paragraph" w:customStyle="1" w:styleId="textnospace">
    <w:name w:val="text nospace"/>
    <w:basedOn w:val="a"/>
    <w:rsid w:val="00420F33"/>
    <w:pPr>
      <w:autoSpaceDE w:val="0"/>
      <w:autoSpaceDN w:val="0"/>
      <w:adjustRightInd w:val="0"/>
      <w:spacing w:line="280" w:lineRule="atLeast"/>
      <w:jc w:val="both"/>
    </w:pPr>
    <w:rPr>
      <w:rFonts w:ascii="Arial" w:eastAsia="Arial Unicode MS" w:hAnsi="Arial" w:cs="Arial"/>
      <w:color w:val="000000"/>
      <w:sz w:val="20"/>
      <w:szCs w:val="22"/>
      <w:lang w:val="en-GB" w:eastAsia="de-DE"/>
    </w:rPr>
  </w:style>
  <w:style w:type="paragraph" w:styleId="af3">
    <w:name w:val="Body Text"/>
    <w:basedOn w:val="a"/>
    <w:link w:val="10"/>
    <w:uiPriority w:val="99"/>
    <w:rsid w:val="00336998"/>
    <w:pPr>
      <w:jc w:val="both"/>
    </w:pPr>
  </w:style>
  <w:style w:type="character" w:customStyle="1" w:styleId="af4">
    <w:name w:val="Основной текст Знак"/>
    <w:rsid w:val="00336998"/>
    <w:rPr>
      <w:sz w:val="24"/>
      <w:szCs w:val="24"/>
    </w:rPr>
  </w:style>
  <w:style w:type="character" w:customStyle="1" w:styleId="10">
    <w:name w:val="Основной текст Знак1"/>
    <w:link w:val="af3"/>
    <w:uiPriority w:val="99"/>
    <w:locked/>
    <w:rsid w:val="00336998"/>
    <w:rPr>
      <w:sz w:val="24"/>
      <w:szCs w:val="24"/>
    </w:rPr>
  </w:style>
  <w:style w:type="table" w:styleId="af5">
    <w:name w:val="Table Grid"/>
    <w:basedOn w:val="a1"/>
    <w:uiPriority w:val="39"/>
    <w:rsid w:val="008E6E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3A0E77"/>
  </w:style>
  <w:style w:type="character" w:customStyle="1" w:styleId="orfo-misspelled">
    <w:name w:val="orfo-misspelled"/>
    <w:basedOn w:val="a0"/>
    <w:rsid w:val="003A0E77"/>
  </w:style>
  <w:style w:type="character" w:customStyle="1" w:styleId="shorttext">
    <w:name w:val="short_text"/>
    <w:basedOn w:val="a0"/>
    <w:rsid w:val="00955AD3"/>
  </w:style>
  <w:style w:type="paragraph" w:styleId="HTML">
    <w:name w:val="HTML Preformatted"/>
    <w:basedOn w:val="a"/>
    <w:link w:val="HTML0"/>
    <w:uiPriority w:val="99"/>
    <w:semiHidden/>
    <w:unhideWhenUsed/>
    <w:rsid w:val="00955A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55AD3"/>
    <w:rPr>
      <w:rFonts w:ascii="Courier New" w:hAnsi="Courier New" w:cs="Courier New"/>
    </w:rPr>
  </w:style>
  <w:style w:type="paragraph" w:customStyle="1" w:styleId="rvps2">
    <w:name w:val="rvps2"/>
    <w:basedOn w:val="a"/>
    <w:rsid w:val="00955AD3"/>
    <w:pPr>
      <w:spacing w:after="100" w:afterAutospacing="1"/>
    </w:pPr>
  </w:style>
  <w:style w:type="paragraph" w:styleId="af6">
    <w:name w:val="No Spacing"/>
    <w:uiPriority w:val="1"/>
    <w:qFormat/>
    <w:rsid w:val="0054250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loakedemail">
    <w:name w:val="cloaked_email"/>
    <w:basedOn w:val="a0"/>
    <w:rsid w:val="003E65A9"/>
  </w:style>
  <w:style w:type="character" w:customStyle="1" w:styleId="ae">
    <w:name w:val="Верхний колонтитул Знак"/>
    <w:aliases w:val="TI Upper Header Знак"/>
    <w:basedOn w:val="a0"/>
    <w:link w:val="ad"/>
    <w:uiPriority w:val="99"/>
    <w:rsid w:val="00F86A46"/>
    <w:rPr>
      <w:sz w:val="24"/>
      <w:szCs w:val="24"/>
    </w:rPr>
  </w:style>
  <w:style w:type="paragraph" w:customStyle="1" w:styleId="Default">
    <w:name w:val="Default"/>
    <w:rsid w:val="00471A0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pagehead">
    <w:name w:val="pagehead"/>
    <w:basedOn w:val="a0"/>
    <w:rsid w:val="00BF7A07"/>
  </w:style>
  <w:style w:type="character" w:customStyle="1" w:styleId="a9">
    <w:name w:val="Текст сноски Знак"/>
    <w:basedOn w:val="a0"/>
    <w:link w:val="a8"/>
    <w:uiPriority w:val="99"/>
    <w:rsid w:val="00C87D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73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8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2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7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8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9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7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08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726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7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4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8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5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4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7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7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2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5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3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6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5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0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08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34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66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6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1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0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4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49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3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0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3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7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5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7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7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5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1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7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0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4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93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2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22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O.D.Popadinets@metinvestholding.co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metinvestholding.com/ru/procurement/appeals-board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.D.Popadinets@metinvestholding.co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.dkhz@metinvestholding.com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lga.ugolnik\Desktop\&#1041;&#1083;&#1072;&#1085;&#1082;%20&#1087;&#1080;&#1089;&#1100;&#1084;&#1072;%20&#1052;&#1048;&#1048;,%20&#1089;&#1086;&#1075;&#1083;&#1072;&#1089;&#1085;&#1086;%20&#1087;&#1088;&#1080;&#1082;&#1072;&#1079;&#1091;%20&#8470;%2001-16%20&#1086;&#1090;%2005.06.20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4AAE5DEE52E14C8B7448D9752CDDA1" ma:contentTypeVersion="11" ma:contentTypeDescription="Create a new document." ma:contentTypeScope="" ma:versionID="b181137487890d67f62c7f9268ba01b6">
  <xsd:schema xmlns:xsd="http://www.w3.org/2001/XMLSchema" xmlns:xs="http://www.w3.org/2001/XMLSchema" xmlns:p="http://schemas.microsoft.com/office/2006/metadata/properties" xmlns:ns3="94a497ca-a2a1-4004-ac9e-f7bdf8278d77" xmlns:ns4="9471b451-d5f9-432b-9d9a-742189d2a5d1" targetNamespace="http://schemas.microsoft.com/office/2006/metadata/properties" ma:root="true" ma:fieldsID="1d69c11ca268a4121cceb27dab79b6c5" ns3:_="" ns4:_="">
    <xsd:import namespace="94a497ca-a2a1-4004-ac9e-f7bdf8278d77"/>
    <xsd:import namespace="9471b451-d5f9-432b-9d9a-742189d2a5d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497ca-a2a1-4004-ac9e-f7bdf8278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71b451-d5f9-432b-9d9a-742189d2a5d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2DDEA3-0484-4094-8F41-8932B211C6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a497ca-a2a1-4004-ac9e-f7bdf8278d77"/>
    <ds:schemaRef ds:uri="9471b451-d5f9-432b-9d9a-742189d2a5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F3C0AF-FBA3-4114-8DAC-8A49630B9C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724853-B02B-426E-86FD-B9EE231D45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3E0099-E82F-49BE-BF29-34AAA611570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МИИ, согласно приказу № 01-16 от 05.06.2015</Template>
  <TotalTime>898</TotalTime>
  <Pages>3</Pages>
  <Words>706</Words>
  <Characters>4030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Заявка на технику</vt:lpstr>
      <vt:lpstr>Заявка на технику</vt:lpstr>
    </vt:vector>
  </TitlesOfParts>
  <Manager>Сергей Новиков</Manager>
  <Company>МЕТИНВЕСТ ХОЛДИНГ</Company>
  <LinksUpToDate>false</LinksUpToDate>
  <CharactersWithSpaces>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 на технику</dc:title>
  <dc:subject/>
  <dc:creator>Угольник Ольга Валерьевна</dc:creator>
  <cp:keywords/>
  <dc:description/>
  <cp:lastModifiedBy>Попадинець Ольга Дмитрівна (Olha Popadynets)</cp:lastModifiedBy>
  <cp:revision>640</cp:revision>
  <cp:lastPrinted>2025-03-03T07:38:00Z</cp:lastPrinted>
  <dcterms:created xsi:type="dcterms:W3CDTF">2020-08-07T12:15:00Z</dcterms:created>
  <dcterms:modified xsi:type="dcterms:W3CDTF">2026-07-21T05:51:00Z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0x010100344AAE5DEE52E14C8B7448D9752CDDA1</vt:lpwstr>
  </property>
  <property fmtid="{D5CDD505-2E9C-101B-9397-08002B2CF9AE}" pid="3" name="MSIP_Label_d92777a8-4fe1-4bb5-bf8a-dafd6e0db0a2_Enabled">
    <vt:lpwstr>true</vt:lpwstr>
  </property>
  <property fmtid="{D5CDD505-2E9C-101B-9397-08002B2CF9AE}" pid="4" name="MSIP_Label_d92777a8-4fe1-4bb5-bf8a-dafd6e0db0a2_SetDate">
    <vt:lpwstr>2023-06-27T06:44:12Z</vt:lpwstr>
  </property>
  <property fmtid="{D5CDD505-2E9C-101B-9397-08002B2CF9AE}" pid="5" name="MSIP_Label_d92777a8-4fe1-4bb5-bf8a-dafd6e0db0a2_Method">
    <vt:lpwstr>Standard</vt:lpwstr>
  </property>
  <property fmtid="{D5CDD505-2E9C-101B-9397-08002B2CF9AE}" pid="6" name="MSIP_Label_d92777a8-4fe1-4bb5-bf8a-dafd6e0db0a2_Name">
    <vt:lpwstr>Ограниченный доступ</vt:lpwstr>
  </property>
  <property fmtid="{D5CDD505-2E9C-101B-9397-08002B2CF9AE}" pid="7" name="MSIP_Label_d92777a8-4fe1-4bb5-bf8a-dafd6e0db0a2_SiteId">
    <vt:lpwstr>b0bbbc89-2041-434f-8618-bc081a1a01d4</vt:lpwstr>
  </property>
  <property fmtid="{D5CDD505-2E9C-101B-9397-08002B2CF9AE}" pid="8" name="MSIP_Label_d92777a8-4fe1-4bb5-bf8a-dafd6e0db0a2_ActionId">
    <vt:lpwstr>371efdb3-eb48-4335-9d5e-0adffa96b6e2</vt:lpwstr>
  </property>
  <property fmtid="{D5CDD505-2E9C-101B-9397-08002B2CF9AE}" pid="9" name="MSIP_Label_d92777a8-4fe1-4bb5-bf8a-dafd6e0db0a2_ContentBits">
    <vt:lpwstr>0</vt:lpwstr>
  </property>
</Properties>
</file>